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CC4E6A" w14:textId="7FAD6F1A" w:rsidR="001E00F9" w:rsidRDefault="00030461" w:rsidP="00030461">
      <w:pPr>
        <w:pStyle w:val="NoSpacing"/>
        <w:rPr>
          <w:lang w:val="en-US"/>
        </w:rPr>
      </w:pPr>
      <w:r w:rsidRPr="00030461">
        <w:t>Why Most Marketers Stay Broke (Even After Making Money</w:t>
      </w:r>
      <w:r>
        <w:t>)</w:t>
      </w:r>
    </w:p>
    <w:p w14:paraId="0BF63DC5" w14:textId="77777777" w:rsidR="00030461" w:rsidRDefault="00030461" w:rsidP="00B5076E"/>
    <w:p w14:paraId="5193D4B9" w14:textId="62EF289F" w:rsidR="00B5076E" w:rsidRDefault="00B5076E" w:rsidP="00B5076E">
      <w:r w:rsidRPr="00B5076E">
        <w:t xml:space="preserve">Building a business online can be exciting, overwhelming, and intimidating all at once. </w:t>
      </w:r>
    </w:p>
    <w:p w14:paraId="05D4E9BE" w14:textId="2C9CC03E" w:rsidR="00B5076E" w:rsidRDefault="00B5076E" w:rsidP="00B5076E">
      <w:r w:rsidRPr="00B5076E">
        <w:t xml:space="preserve">While it’s true that the initial costs </w:t>
      </w:r>
      <w:r w:rsidR="002D2933">
        <w:t xml:space="preserve">for an online business </w:t>
      </w:r>
      <w:r w:rsidRPr="00B5076E">
        <w:t>are much lower than opening a brick-and-mortar store, the expenses can still add up fast if you’re not paying attention.</w:t>
      </w:r>
    </w:p>
    <w:p w14:paraId="32B60E3F" w14:textId="2D9ABAB5" w:rsidR="00B5076E" w:rsidRDefault="00B5076E" w:rsidP="00B5076E">
      <w:pPr>
        <w:rPr>
          <w:lang w:val="en-US"/>
        </w:rPr>
      </w:pPr>
      <w:r>
        <w:t xml:space="preserve">If you’ve already </w:t>
      </w:r>
      <w:r w:rsidRPr="00B5076E">
        <w:rPr>
          <w:lang w:val="en-US"/>
        </w:rPr>
        <w:t>made a few bucks online</w:t>
      </w:r>
      <w:r>
        <w:rPr>
          <w:lang w:val="en-US"/>
        </w:rPr>
        <w:t xml:space="preserve"> - m</w:t>
      </w:r>
      <w:r w:rsidRPr="00B5076E">
        <w:rPr>
          <w:lang w:val="en-US"/>
        </w:rPr>
        <w:t>aybe sold a product, picked up a client, or landed an affiliate commission</w:t>
      </w:r>
      <w:r>
        <w:rPr>
          <w:lang w:val="en-US"/>
        </w:rPr>
        <w:t>..</w:t>
      </w:r>
      <w:r w:rsidRPr="00B5076E">
        <w:rPr>
          <w:lang w:val="en-US"/>
        </w:rPr>
        <w:t>.</w:t>
      </w:r>
      <w:r>
        <w:rPr>
          <w:lang w:val="en-US"/>
        </w:rPr>
        <w:t xml:space="preserve"> congrats!</w:t>
      </w:r>
      <w:r w:rsidR="00180043">
        <w:rPr>
          <w:lang w:val="en-US"/>
        </w:rPr>
        <w:t xml:space="preserve"> </w:t>
      </w:r>
      <w:r w:rsidR="00180043" w:rsidRPr="00180043">
        <w:t>That’s a solid start</w:t>
      </w:r>
      <w:r w:rsidR="00180043">
        <w:t>.</w:t>
      </w:r>
    </w:p>
    <w:p w14:paraId="5417CBA7" w14:textId="2FDA9A0D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The Stripe alerts</w:t>
      </w:r>
      <w:r>
        <w:rPr>
          <w:lang w:val="en-US"/>
        </w:rPr>
        <w:t xml:space="preserve"> and PayPal notification</w:t>
      </w:r>
      <w:r w:rsidR="000C1AC2">
        <w:rPr>
          <w:lang w:val="en-US"/>
        </w:rPr>
        <w:t>s</w:t>
      </w:r>
      <w:r>
        <w:rPr>
          <w:lang w:val="en-US"/>
        </w:rPr>
        <w:t xml:space="preserve"> on your phone</w:t>
      </w:r>
      <w:r w:rsidRPr="00B5076E">
        <w:rPr>
          <w:lang w:val="en-US"/>
        </w:rPr>
        <w:t xml:space="preserve"> are rolling in, and it feels like things are finally happening.</w:t>
      </w:r>
    </w:p>
    <w:p w14:paraId="273F46E7" w14:textId="34256BFD" w:rsidR="00B5076E" w:rsidRPr="00752860" w:rsidRDefault="00B5076E" w:rsidP="00B5076E">
      <w:pPr>
        <w:rPr>
          <w:i/>
          <w:iCs/>
          <w:lang w:val="en-US"/>
        </w:rPr>
      </w:pPr>
      <w:r w:rsidRPr="00752860">
        <w:rPr>
          <w:i/>
          <w:iCs/>
          <w:lang w:val="en-US"/>
        </w:rPr>
        <w:t xml:space="preserve">But </w:t>
      </w:r>
      <w:r w:rsidR="00815C00">
        <w:rPr>
          <w:i/>
          <w:iCs/>
          <w:lang w:val="en-US"/>
        </w:rPr>
        <w:t>oddly</w:t>
      </w:r>
      <w:r w:rsidRPr="00752860">
        <w:rPr>
          <w:i/>
          <w:iCs/>
          <w:lang w:val="en-US"/>
        </w:rPr>
        <w:t xml:space="preserve">, your wallet </w:t>
      </w:r>
      <w:r w:rsidR="00A52EDC">
        <w:rPr>
          <w:i/>
          <w:iCs/>
          <w:lang w:val="en-US"/>
        </w:rPr>
        <w:t xml:space="preserve">may </w:t>
      </w:r>
      <w:r w:rsidRPr="00752860">
        <w:rPr>
          <w:i/>
          <w:iCs/>
          <w:lang w:val="en-US"/>
        </w:rPr>
        <w:t xml:space="preserve">still </w:t>
      </w:r>
      <w:r w:rsidR="000757D8" w:rsidRPr="00752860">
        <w:rPr>
          <w:i/>
          <w:iCs/>
          <w:lang w:val="en-US"/>
        </w:rPr>
        <w:t>feel</w:t>
      </w:r>
      <w:r w:rsidRPr="00752860">
        <w:rPr>
          <w:i/>
          <w:iCs/>
          <w:lang w:val="en-US"/>
        </w:rPr>
        <w:t xml:space="preserve"> suspiciously light.</w:t>
      </w:r>
    </w:p>
    <w:p w14:paraId="62675619" w14:textId="77777777" w:rsidR="00752860" w:rsidRDefault="00B5076E" w:rsidP="00B5076E">
      <w:pPr>
        <w:rPr>
          <w:lang w:val="en-US"/>
        </w:rPr>
      </w:pPr>
      <w:r w:rsidRPr="00B5076E">
        <w:rPr>
          <w:lang w:val="en-US"/>
        </w:rPr>
        <w:t xml:space="preserve">If you’re wondering where your money went, you’re not alone. </w:t>
      </w:r>
    </w:p>
    <w:p w14:paraId="480F396A" w14:textId="62CA9520" w:rsidR="00B5076E" w:rsidRPr="00B5076E" w:rsidRDefault="00B5076E" w:rsidP="00B5076E">
      <w:pPr>
        <w:rPr>
          <w:lang w:val="en-US"/>
        </w:rPr>
      </w:pPr>
      <w:r>
        <w:rPr>
          <w:lang w:val="en-US"/>
        </w:rPr>
        <w:t>A lot of</w:t>
      </w:r>
      <w:r w:rsidRPr="00B5076E">
        <w:rPr>
          <w:lang w:val="en-US"/>
        </w:rPr>
        <w:t xml:space="preserve"> marketers </w:t>
      </w:r>
      <w:r>
        <w:rPr>
          <w:lang w:val="en-US"/>
        </w:rPr>
        <w:t>are very adept at</w:t>
      </w:r>
      <w:r w:rsidRPr="00B5076E">
        <w:rPr>
          <w:lang w:val="en-US"/>
        </w:rPr>
        <w:t xml:space="preserve"> generat</w:t>
      </w:r>
      <w:r>
        <w:rPr>
          <w:lang w:val="en-US"/>
        </w:rPr>
        <w:t>ing an</w:t>
      </w:r>
      <w:r w:rsidRPr="00B5076E">
        <w:rPr>
          <w:lang w:val="en-US"/>
        </w:rPr>
        <w:t xml:space="preserve"> income. </w:t>
      </w:r>
      <w:r>
        <w:rPr>
          <w:lang w:val="en-US"/>
        </w:rPr>
        <w:t xml:space="preserve">But </w:t>
      </w:r>
      <w:r w:rsidRPr="00B5076E">
        <w:rPr>
          <w:lang w:val="en-US"/>
        </w:rPr>
        <w:t>few know how to keep it, manage it, and grow it like a real business.</w:t>
      </w:r>
    </w:p>
    <w:p w14:paraId="0B1A85CE" w14:textId="6DAFAB69" w:rsidR="00B5076E" w:rsidRDefault="002B5D4B" w:rsidP="00B5076E">
      <w:pPr>
        <w:rPr>
          <w:lang w:val="en-US"/>
        </w:rPr>
      </w:pPr>
      <w:r>
        <w:rPr>
          <w:lang w:val="en-US"/>
        </w:rPr>
        <w:t>And that’s why they need to read this article.</w:t>
      </w:r>
    </w:p>
    <w:p w14:paraId="138BF1B3" w14:textId="7290D37D" w:rsidR="00B5076E" w:rsidRDefault="002B5D4B" w:rsidP="00B5076E">
      <w:pPr>
        <w:rPr>
          <w:lang w:val="en-US"/>
        </w:rPr>
      </w:pPr>
      <w:r>
        <w:rPr>
          <w:lang w:val="en-US"/>
        </w:rPr>
        <w:t>In fact, this is</w:t>
      </w:r>
      <w:r w:rsidR="000C1AC2">
        <w:rPr>
          <w:lang w:val="en-US"/>
        </w:rPr>
        <w:t xml:space="preserve"> not</w:t>
      </w:r>
      <w:r>
        <w:rPr>
          <w:lang w:val="en-US"/>
        </w:rPr>
        <w:t xml:space="preserve"> just an article - i</w:t>
      </w:r>
      <w:r w:rsidR="00B5076E" w:rsidRPr="00B5076E">
        <w:rPr>
          <w:lang w:val="en-US"/>
        </w:rPr>
        <w:t>t’s a field manual for anyone building an online business who wants their bank account to actually reflect their hustle.</w:t>
      </w:r>
    </w:p>
    <w:p w14:paraId="1F221CDE" w14:textId="77777777" w:rsidR="0018786E" w:rsidRDefault="0018786E" w:rsidP="00B5076E">
      <w:pPr>
        <w:rPr>
          <w:lang w:val="en-US"/>
        </w:rPr>
      </w:pPr>
    </w:p>
    <w:p w14:paraId="55390C91" w14:textId="3401C077" w:rsidR="0018786E" w:rsidRDefault="0018786E" w:rsidP="0018786E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24169FA" wp14:editId="1A808BBB">
            <wp:extent cx="3219901" cy="2146482"/>
            <wp:effectExtent l="76200" t="38100" r="76200" b="120650"/>
            <wp:docPr id="9876361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636151" name="Picture 98763615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1328" cy="2154099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17A98E" w14:textId="77777777" w:rsidR="0018786E" w:rsidRDefault="0018786E" w:rsidP="00B5076E">
      <w:pPr>
        <w:rPr>
          <w:lang w:val="en-US"/>
        </w:rPr>
      </w:pPr>
    </w:p>
    <w:p w14:paraId="600958D0" w14:textId="1A6C9494" w:rsidR="002B5D4B" w:rsidRPr="00C91053" w:rsidRDefault="002B5D4B" w:rsidP="00B5076E">
      <w:pPr>
        <w:rPr>
          <w:i/>
          <w:iCs/>
          <w:lang w:val="en-US"/>
        </w:rPr>
      </w:pPr>
      <w:r w:rsidRPr="00C91053">
        <w:rPr>
          <w:i/>
          <w:iCs/>
          <w:lang w:val="en-US"/>
        </w:rPr>
        <w:t>This is how you</w:t>
      </w:r>
      <w:r w:rsidR="00C91053" w:rsidRPr="00C91053">
        <w:rPr>
          <w:i/>
          <w:iCs/>
          <w:lang w:val="en-US"/>
        </w:rPr>
        <w:t xml:space="preserve"> manage your money while building a thriving online business…</w:t>
      </w:r>
    </w:p>
    <w:p w14:paraId="4A9474DE" w14:textId="77777777" w:rsidR="002B5D4B" w:rsidRPr="00B5076E" w:rsidRDefault="002B5D4B" w:rsidP="00B5076E">
      <w:pPr>
        <w:rPr>
          <w:lang w:val="en-US"/>
        </w:rPr>
      </w:pPr>
    </w:p>
    <w:p w14:paraId="7AC42CE7" w14:textId="77777777" w:rsidR="00B5076E" w:rsidRPr="00B5076E" w:rsidRDefault="00B5076E" w:rsidP="002B5D4B">
      <w:pPr>
        <w:pStyle w:val="Heading2"/>
        <w:rPr>
          <w:lang w:val="en-US"/>
        </w:rPr>
      </w:pPr>
      <w:r w:rsidRPr="00B5076E">
        <w:rPr>
          <w:lang w:val="en-US"/>
        </w:rPr>
        <w:lastRenderedPageBreak/>
        <w:t>Step 1: Know Your Business Stage</w:t>
      </w:r>
    </w:p>
    <w:p w14:paraId="1206E2DF" w14:textId="77777777" w:rsidR="002B5D4B" w:rsidRPr="002B5D4B" w:rsidRDefault="002B5D4B" w:rsidP="002B5D4B">
      <w:r w:rsidRPr="002B5D4B">
        <w:t>Your financial plan should match where your business actually is, not where you wish it was.</w:t>
      </w:r>
    </w:p>
    <w:p w14:paraId="0448E4EB" w14:textId="4F332D0B" w:rsidR="002B5D4B" w:rsidRDefault="00815C00" w:rsidP="002B5D4B">
      <w:r w:rsidRPr="00815C00">
        <w:t xml:space="preserve">If you’re just getting started, it’s </w:t>
      </w:r>
      <w:r w:rsidRPr="00A52EDC">
        <w:rPr>
          <w:u w:val="single"/>
        </w:rPr>
        <w:t>essential to operate lean</w:t>
      </w:r>
      <w:r w:rsidR="002B5D4B" w:rsidRPr="002B5D4B">
        <w:t xml:space="preserve">. </w:t>
      </w:r>
    </w:p>
    <w:p w14:paraId="779A9572" w14:textId="5B7FFD39" w:rsidR="00C91053" w:rsidRDefault="002B5D4B" w:rsidP="002B5D4B">
      <w:r w:rsidRPr="002B5D4B">
        <w:t>That means using free tools</w:t>
      </w:r>
      <w:r>
        <w:t xml:space="preserve"> such as </w:t>
      </w:r>
      <w:r w:rsidRPr="002B5D4B">
        <w:rPr>
          <w:color w:val="2E74B5" w:themeColor="accent5" w:themeShade="BF"/>
        </w:rPr>
        <w:t>Systeme.io</w:t>
      </w:r>
      <w:r w:rsidR="00C91053">
        <w:t xml:space="preserve">. etc. </w:t>
      </w:r>
    </w:p>
    <w:p w14:paraId="2D3A368A" w14:textId="128E4931" w:rsidR="002B5D4B" w:rsidRPr="002B5D4B" w:rsidRDefault="00C91053" w:rsidP="002B5D4B">
      <w:r>
        <w:t>You want to keep</w:t>
      </w:r>
      <w:r w:rsidR="002B5D4B" w:rsidRPr="002B5D4B">
        <w:t xml:space="preserve"> costs minimal, and focus on learning what works without blowing your savings on high-end software or paid communities you’ll never engage in.</w:t>
      </w:r>
    </w:p>
    <w:p w14:paraId="6705B5FD" w14:textId="77777777" w:rsidR="002B5D4B" w:rsidRDefault="002B5D4B" w:rsidP="002B5D4B">
      <w:r w:rsidRPr="002B5D4B">
        <w:t xml:space="preserve">If you’re somewhere in the middle, maybe with a few consistent income streams, your biggest challenge is probably unpredictability. </w:t>
      </w:r>
    </w:p>
    <w:p w14:paraId="2D4B2872" w14:textId="58226C57" w:rsidR="002B5D4B" w:rsidRPr="002B5D4B" w:rsidRDefault="002B5D4B" w:rsidP="002B5D4B">
      <w:r w:rsidRPr="002B5D4B">
        <w:t xml:space="preserve">One month you make $3,000, the next you’re scraping together invoices. At this </w:t>
      </w:r>
      <w:r w:rsidR="000C1AC2">
        <w:t>‘</w:t>
      </w:r>
      <w:r>
        <w:t xml:space="preserve">feast and famine’ </w:t>
      </w:r>
      <w:r w:rsidRPr="002B5D4B">
        <w:t>stage, it’s all about tracking, controlling costs, and building a buffer.</w:t>
      </w:r>
    </w:p>
    <w:p w14:paraId="375B6EDD" w14:textId="1B02EA54" w:rsidR="002B5D4B" w:rsidRPr="002B5D4B" w:rsidRDefault="002B5D4B" w:rsidP="002B5D4B">
      <w:r w:rsidRPr="002B5D4B">
        <w:t xml:space="preserve">If you’re further along with regular income and a growing list of tools and team members, your focus shifts to efficiency. </w:t>
      </w:r>
    </w:p>
    <w:p w14:paraId="49B8D8C5" w14:textId="77777777" w:rsidR="002B5D4B" w:rsidRDefault="002B5D4B" w:rsidP="002B5D4B">
      <w:r>
        <w:t>Different stages require different money moves. Know your lane and plan accordingly.</w:t>
      </w:r>
    </w:p>
    <w:p w14:paraId="7E83CCDB" w14:textId="225487B8" w:rsidR="00C91053" w:rsidRDefault="00C91053" w:rsidP="002B5D4B">
      <w:r>
        <w:t>Here are the stages…</w:t>
      </w:r>
    </w:p>
    <w:p w14:paraId="713C5E19" w14:textId="77777777" w:rsidR="00A52EDC" w:rsidRPr="002B5D4B" w:rsidRDefault="00A52EDC" w:rsidP="002B5D4B"/>
    <w:p w14:paraId="68A279BA" w14:textId="77777777" w:rsidR="00B5076E" w:rsidRPr="002B5D4B" w:rsidRDefault="00B5076E" w:rsidP="002B5D4B">
      <w:pPr>
        <w:pStyle w:val="ListParagraph"/>
        <w:numPr>
          <w:ilvl w:val="0"/>
          <w:numId w:val="8"/>
        </w:numPr>
        <w:rPr>
          <w:b/>
          <w:bCs/>
          <w:color w:val="C00000"/>
          <w:lang w:val="en-US"/>
        </w:rPr>
      </w:pPr>
      <w:r w:rsidRPr="002B5D4B">
        <w:rPr>
          <w:b/>
          <w:bCs/>
          <w:color w:val="C00000"/>
          <w:lang w:val="en-US"/>
        </w:rPr>
        <w:t>Beginner</w:t>
      </w:r>
    </w:p>
    <w:p w14:paraId="6899A8EA" w14:textId="77777777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You’ve made a few sales. You’ve bought too many courses. You’re trying everything at once.</w:t>
      </w:r>
    </w:p>
    <w:p w14:paraId="05B2D5D5" w14:textId="77777777" w:rsidR="00B5076E" w:rsidRDefault="00B5076E" w:rsidP="00B5076E">
      <w:pPr>
        <w:rPr>
          <w:lang w:val="en-US"/>
        </w:rPr>
      </w:pPr>
      <w:r w:rsidRPr="002B5D4B">
        <w:rPr>
          <w:b/>
          <w:bCs/>
          <w:lang w:val="en-US"/>
        </w:rPr>
        <w:t>Money rule:</w:t>
      </w:r>
      <w:r w:rsidRPr="00B5076E">
        <w:rPr>
          <w:lang w:val="en-US"/>
        </w:rPr>
        <w:t xml:space="preserve"> Spend as little as possible. Stick to free tools. Focus on validating offers quickly.</w:t>
      </w:r>
    </w:p>
    <w:p w14:paraId="023C1A5C" w14:textId="77777777" w:rsidR="002B5D4B" w:rsidRPr="00B5076E" w:rsidRDefault="002B5D4B" w:rsidP="00B5076E">
      <w:pPr>
        <w:rPr>
          <w:lang w:val="en-US"/>
        </w:rPr>
      </w:pPr>
    </w:p>
    <w:p w14:paraId="38C1EE2C" w14:textId="77777777" w:rsidR="00B5076E" w:rsidRPr="002B5D4B" w:rsidRDefault="00B5076E" w:rsidP="002B5D4B">
      <w:pPr>
        <w:pStyle w:val="ListParagraph"/>
        <w:numPr>
          <w:ilvl w:val="0"/>
          <w:numId w:val="8"/>
        </w:numPr>
        <w:rPr>
          <w:b/>
          <w:bCs/>
          <w:color w:val="C00000"/>
          <w:lang w:val="en-US"/>
        </w:rPr>
      </w:pPr>
      <w:r w:rsidRPr="002B5D4B">
        <w:rPr>
          <w:b/>
          <w:bCs/>
          <w:color w:val="C00000"/>
          <w:lang w:val="en-US"/>
        </w:rPr>
        <w:t>Intermediate</w:t>
      </w:r>
    </w:p>
    <w:p w14:paraId="228680A1" w14:textId="77777777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You’ve got some consistency. Clients or sales are coming in, but your expenses are still out of control.</w:t>
      </w:r>
    </w:p>
    <w:p w14:paraId="5940D969" w14:textId="77777777" w:rsidR="00B5076E" w:rsidRPr="00B5076E" w:rsidRDefault="00B5076E" w:rsidP="00B5076E">
      <w:pPr>
        <w:rPr>
          <w:lang w:val="en-US"/>
        </w:rPr>
      </w:pPr>
      <w:r w:rsidRPr="002B5D4B">
        <w:rPr>
          <w:b/>
          <w:bCs/>
          <w:lang w:val="en-US"/>
        </w:rPr>
        <w:t>Money rule:</w:t>
      </w:r>
      <w:r w:rsidRPr="00B5076E">
        <w:rPr>
          <w:lang w:val="en-US"/>
        </w:rPr>
        <w:t xml:space="preserve"> Start budgeting. Audit your spending. Build a buffer.</w:t>
      </w:r>
    </w:p>
    <w:p w14:paraId="05B906B0" w14:textId="77777777" w:rsidR="002B5D4B" w:rsidRDefault="002B5D4B" w:rsidP="00B5076E">
      <w:pPr>
        <w:rPr>
          <w:lang w:val="en-US"/>
        </w:rPr>
      </w:pPr>
    </w:p>
    <w:p w14:paraId="0EBDCC9E" w14:textId="57F0E460" w:rsidR="00B5076E" w:rsidRPr="002B5D4B" w:rsidRDefault="00B5076E" w:rsidP="002B5D4B">
      <w:pPr>
        <w:pStyle w:val="ListParagraph"/>
        <w:numPr>
          <w:ilvl w:val="0"/>
          <w:numId w:val="8"/>
        </w:numPr>
        <w:rPr>
          <w:b/>
          <w:bCs/>
          <w:color w:val="C00000"/>
          <w:lang w:val="en-US"/>
        </w:rPr>
      </w:pPr>
      <w:r w:rsidRPr="002B5D4B">
        <w:rPr>
          <w:b/>
          <w:bCs/>
          <w:color w:val="C00000"/>
          <w:lang w:val="en-US"/>
        </w:rPr>
        <w:t>Pro</w:t>
      </w:r>
    </w:p>
    <w:p w14:paraId="454EE326" w14:textId="479D420E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Revenue is solid. Maybe you’ve got a small team. But you’re still not seeing the profit you expected.</w:t>
      </w:r>
    </w:p>
    <w:p w14:paraId="7E6D06B0" w14:textId="77777777" w:rsidR="00B5076E" w:rsidRPr="00B5076E" w:rsidRDefault="00B5076E" w:rsidP="00B5076E">
      <w:pPr>
        <w:rPr>
          <w:lang w:val="en-US"/>
        </w:rPr>
      </w:pPr>
      <w:r w:rsidRPr="002B5D4B">
        <w:rPr>
          <w:b/>
          <w:bCs/>
          <w:lang w:val="en-US"/>
        </w:rPr>
        <w:t>Money rule:</w:t>
      </w:r>
      <w:r w:rsidRPr="00B5076E">
        <w:rPr>
          <w:lang w:val="en-US"/>
        </w:rPr>
        <w:t xml:space="preserve"> Track everything. Delegate strategically. Cut waste.</w:t>
      </w:r>
    </w:p>
    <w:p w14:paraId="0954C786" w14:textId="559411C4" w:rsidR="00B5076E" w:rsidRDefault="00B5076E" w:rsidP="00B5076E">
      <w:pPr>
        <w:rPr>
          <w:lang w:val="en-US"/>
        </w:rPr>
      </w:pPr>
      <w:r w:rsidRPr="00B5076E">
        <w:rPr>
          <w:lang w:val="en-US"/>
        </w:rPr>
        <w:lastRenderedPageBreak/>
        <w:t xml:space="preserve">Know where you stand. Spending like a </w:t>
      </w:r>
      <w:r w:rsidR="000C1AC2">
        <w:rPr>
          <w:lang w:val="en-US"/>
        </w:rPr>
        <w:t>“</w:t>
      </w:r>
      <w:r w:rsidRPr="00B5076E">
        <w:rPr>
          <w:lang w:val="en-US"/>
        </w:rPr>
        <w:t>7-figure business” before you’re even profitable is just a fast way to go broke with a prettier dashboard.</w:t>
      </w:r>
    </w:p>
    <w:p w14:paraId="3A8648B8" w14:textId="77777777" w:rsidR="002B5D4B" w:rsidRPr="00B5076E" w:rsidRDefault="002B5D4B" w:rsidP="00B5076E">
      <w:pPr>
        <w:rPr>
          <w:lang w:val="en-US"/>
        </w:rPr>
      </w:pPr>
    </w:p>
    <w:p w14:paraId="14771BC6" w14:textId="76EFDDF5" w:rsidR="00B5076E" w:rsidRPr="00B5076E" w:rsidRDefault="00B5076E" w:rsidP="002B5D4B">
      <w:pPr>
        <w:pStyle w:val="Heading2"/>
        <w:rPr>
          <w:lang w:val="en-US"/>
        </w:rPr>
      </w:pPr>
      <w:r w:rsidRPr="00B5076E">
        <w:rPr>
          <w:lang w:val="en-US"/>
        </w:rPr>
        <w:t xml:space="preserve">Step 2: Budget Before You Need </w:t>
      </w:r>
      <w:r w:rsidR="000C1AC2">
        <w:rPr>
          <w:lang w:val="en-US"/>
        </w:rPr>
        <w:t>T</w:t>
      </w:r>
      <w:r w:rsidRPr="00B5076E">
        <w:rPr>
          <w:lang w:val="en-US"/>
        </w:rPr>
        <w:t>o</w:t>
      </w:r>
    </w:p>
    <w:p w14:paraId="05731461" w14:textId="77777777" w:rsidR="00A52EDC" w:rsidRDefault="00B5076E" w:rsidP="00B5076E">
      <w:pPr>
        <w:rPr>
          <w:lang w:val="en-US"/>
        </w:rPr>
      </w:pPr>
      <w:r w:rsidRPr="00B5076E">
        <w:rPr>
          <w:lang w:val="en-US"/>
        </w:rPr>
        <w:t>Most people treat budgeting like a fire extinguisher</w:t>
      </w:r>
      <w:r w:rsidR="002B5D4B">
        <w:rPr>
          <w:lang w:val="en-US"/>
        </w:rPr>
        <w:t xml:space="preserve"> - </w:t>
      </w:r>
      <w:r w:rsidRPr="00B5076E">
        <w:rPr>
          <w:lang w:val="en-US"/>
        </w:rPr>
        <w:t>only useful once the flames are already raging.</w:t>
      </w:r>
      <w:r w:rsidR="002B5D4B">
        <w:rPr>
          <w:lang w:val="en-US"/>
        </w:rPr>
        <w:t xml:space="preserve"> </w:t>
      </w:r>
    </w:p>
    <w:p w14:paraId="71BC4E75" w14:textId="301506F5" w:rsidR="002B5D4B" w:rsidRPr="002B5D4B" w:rsidRDefault="00B5076E" w:rsidP="002B5D4B">
      <w:pPr>
        <w:rPr>
          <w:i/>
          <w:iCs/>
        </w:rPr>
      </w:pPr>
      <w:r w:rsidRPr="00B5076E">
        <w:rPr>
          <w:lang w:val="en-US"/>
        </w:rPr>
        <w:t>You</w:t>
      </w:r>
      <w:r w:rsidR="00C91053">
        <w:rPr>
          <w:lang w:val="en-US"/>
        </w:rPr>
        <w:t>, however,</w:t>
      </w:r>
      <w:r w:rsidRPr="00B5076E">
        <w:rPr>
          <w:lang w:val="en-US"/>
        </w:rPr>
        <w:t xml:space="preserve"> need to think ahead.</w:t>
      </w:r>
      <w:r w:rsidR="00C91053">
        <w:rPr>
          <w:lang w:val="en-US"/>
        </w:rPr>
        <w:t xml:space="preserve"> </w:t>
      </w:r>
      <w:r w:rsidR="002B5D4B" w:rsidRPr="002B5D4B">
        <w:rPr>
          <w:i/>
          <w:iCs/>
        </w:rPr>
        <w:t>If you’re budgeting after the money runs out, you’re already too late.</w:t>
      </w:r>
    </w:p>
    <w:p w14:paraId="4B66202B" w14:textId="5AAFB354" w:rsidR="002B5D4B" w:rsidRDefault="00B5076E" w:rsidP="00B5076E">
      <w:pPr>
        <w:rPr>
          <w:lang w:val="en-US"/>
        </w:rPr>
      </w:pPr>
      <w:r w:rsidRPr="002B5D4B">
        <w:rPr>
          <w:b/>
          <w:bCs/>
          <w:lang w:val="en-US"/>
        </w:rPr>
        <w:t>Start by listing every income stream:</w:t>
      </w:r>
      <w:r w:rsidRPr="00B5076E">
        <w:rPr>
          <w:lang w:val="en-US"/>
        </w:rPr>
        <w:t xml:space="preserve"> freelancing, product sales, affiliate payouts,</w:t>
      </w:r>
      <w:r w:rsidR="00C91053">
        <w:rPr>
          <w:lang w:val="en-US"/>
        </w:rPr>
        <w:t xml:space="preserve"> and</w:t>
      </w:r>
      <w:r w:rsidRPr="00B5076E">
        <w:rPr>
          <w:lang w:val="en-US"/>
        </w:rPr>
        <w:t xml:space="preserve"> even small side gigs. </w:t>
      </w:r>
    </w:p>
    <w:p w14:paraId="689A32EC" w14:textId="77777777" w:rsidR="002B5D4B" w:rsidRDefault="00B5076E" w:rsidP="002B5D4B">
      <w:pPr>
        <w:rPr>
          <w:lang w:val="en-US"/>
        </w:rPr>
      </w:pPr>
      <w:r w:rsidRPr="00B5076E">
        <w:rPr>
          <w:lang w:val="en-US"/>
        </w:rPr>
        <w:t xml:space="preserve">Then write down your monthly expenses. </w:t>
      </w:r>
    </w:p>
    <w:p w14:paraId="65ED8307" w14:textId="1E817CB7" w:rsidR="002B5D4B" w:rsidRDefault="00B5076E" w:rsidP="002B5D4B">
      <w:pPr>
        <w:rPr>
          <w:b/>
          <w:bCs/>
          <w:color w:val="C00000"/>
          <w:lang w:val="en-US"/>
        </w:rPr>
      </w:pPr>
      <w:r w:rsidRPr="001842CB">
        <w:rPr>
          <w:b/>
          <w:bCs/>
          <w:color w:val="C00000"/>
          <w:lang w:val="en-US"/>
        </w:rPr>
        <w:t>Break them into two categories:</w:t>
      </w:r>
    </w:p>
    <w:p w14:paraId="115DC131" w14:textId="77777777" w:rsidR="001842CB" w:rsidRPr="002B5D4B" w:rsidRDefault="001842CB" w:rsidP="000C1AC2">
      <w:pPr>
        <w:pStyle w:val="ListParagraph"/>
        <w:numPr>
          <w:ilvl w:val="0"/>
          <w:numId w:val="8"/>
        </w:numPr>
        <w:spacing w:line="360" w:lineRule="auto"/>
        <w:rPr>
          <w:b/>
          <w:bCs/>
          <w:lang w:val="en-US"/>
        </w:rPr>
      </w:pPr>
      <w:r w:rsidRPr="002B5D4B">
        <w:rPr>
          <w:b/>
          <w:bCs/>
          <w:lang w:val="en-US"/>
        </w:rPr>
        <w:t>Fixed</w:t>
      </w:r>
    </w:p>
    <w:p w14:paraId="54C92308" w14:textId="77777777" w:rsidR="001842CB" w:rsidRPr="002B5D4B" w:rsidRDefault="001842CB" w:rsidP="000C1AC2">
      <w:pPr>
        <w:pStyle w:val="ListParagraph"/>
        <w:numPr>
          <w:ilvl w:val="0"/>
          <w:numId w:val="8"/>
        </w:numPr>
        <w:spacing w:line="360" w:lineRule="auto"/>
        <w:rPr>
          <w:b/>
          <w:bCs/>
          <w:lang w:val="en-US"/>
        </w:rPr>
      </w:pPr>
      <w:r w:rsidRPr="002B5D4B">
        <w:rPr>
          <w:b/>
          <w:bCs/>
          <w:lang w:val="en-US"/>
        </w:rPr>
        <w:t>Variable</w:t>
      </w:r>
    </w:p>
    <w:p w14:paraId="20FB4496" w14:textId="32F50CA9" w:rsidR="001842CB" w:rsidRPr="002B5D4B" w:rsidRDefault="001842CB" w:rsidP="001842CB">
      <w:pPr>
        <w:rPr>
          <w:lang w:val="en-US"/>
        </w:rPr>
      </w:pPr>
      <w:r w:rsidRPr="001842CB">
        <w:t>Fixed costs are things like email platforms, domain renewals, hosting. Variable costs include ad spend, courses, and freelancers.</w:t>
      </w:r>
    </w:p>
    <w:p w14:paraId="7530646A" w14:textId="17FCFF52" w:rsidR="002B5D4B" w:rsidRDefault="002B5D4B" w:rsidP="002B5D4B">
      <w:r w:rsidRPr="002B5D4B">
        <w:t>Then list every single expense</w:t>
      </w:r>
      <w:r w:rsidR="00C91053">
        <w:t>, including</w:t>
      </w:r>
      <w:r w:rsidRPr="002B5D4B">
        <w:t xml:space="preserve"> the small ones. A $12 subscription you forgot about for six months? That’s $72 down the drain.</w:t>
      </w:r>
    </w:p>
    <w:p w14:paraId="547B7DD7" w14:textId="2D752D75" w:rsidR="001842CB" w:rsidRPr="002B5D4B" w:rsidRDefault="001842CB" w:rsidP="001842CB">
      <w:r w:rsidRPr="00B5076E">
        <w:rPr>
          <w:lang w:val="en-US"/>
        </w:rPr>
        <w:t xml:space="preserve">If you’re consistently overspending, the first fix is awareness. </w:t>
      </w:r>
      <w:r w:rsidRPr="002B5D4B">
        <w:t>Once you see everything in one place, you’ll start making better choices. Awareness leads to control. Control leads to actual progress.</w:t>
      </w:r>
    </w:p>
    <w:p w14:paraId="1401F8BF" w14:textId="6D09D675" w:rsidR="00B5076E" w:rsidRDefault="00B5076E" w:rsidP="00B5076E">
      <w:pPr>
        <w:rPr>
          <w:lang w:val="en-US"/>
        </w:rPr>
      </w:pPr>
      <w:r w:rsidRPr="00B5076E">
        <w:rPr>
          <w:lang w:val="en-US"/>
        </w:rPr>
        <w:t xml:space="preserve">Know where the leaks are before they become </w:t>
      </w:r>
      <w:r w:rsidR="001842CB">
        <w:rPr>
          <w:lang w:val="en-US"/>
        </w:rPr>
        <w:t>f</w:t>
      </w:r>
      <w:r w:rsidRPr="00B5076E">
        <w:rPr>
          <w:lang w:val="en-US"/>
        </w:rPr>
        <w:t>loods.</w:t>
      </w:r>
    </w:p>
    <w:p w14:paraId="4C53F9B7" w14:textId="3DF9DDFE" w:rsidR="00B5076E" w:rsidRDefault="00B5076E" w:rsidP="00B5076E">
      <w:pPr>
        <w:rPr>
          <w:lang w:val="en-US"/>
        </w:rPr>
      </w:pPr>
      <w:r w:rsidRPr="00B5076E">
        <w:rPr>
          <w:lang w:val="en-US"/>
        </w:rPr>
        <w:t>Use a Notion template, Google Sheet, or simple app</w:t>
      </w:r>
      <w:r w:rsidR="001842CB">
        <w:rPr>
          <w:lang w:val="en-US"/>
        </w:rPr>
        <w:t xml:space="preserve"> to track the money</w:t>
      </w:r>
      <w:r w:rsidRPr="00B5076E">
        <w:rPr>
          <w:lang w:val="en-US"/>
        </w:rPr>
        <w:t xml:space="preserve">. </w:t>
      </w:r>
      <w:r w:rsidR="002B5D4B">
        <w:rPr>
          <w:lang w:val="en-US"/>
        </w:rPr>
        <w:t>Use whatever works for you.</w:t>
      </w:r>
    </w:p>
    <w:p w14:paraId="05982A33" w14:textId="77777777" w:rsidR="002B5D4B" w:rsidRPr="00B5076E" w:rsidRDefault="002B5D4B" w:rsidP="00B5076E">
      <w:pPr>
        <w:rPr>
          <w:lang w:val="en-US"/>
        </w:rPr>
      </w:pPr>
    </w:p>
    <w:p w14:paraId="4C9FCBF4" w14:textId="77777777" w:rsidR="00B5076E" w:rsidRPr="00B5076E" w:rsidRDefault="00B5076E" w:rsidP="002B5D4B">
      <w:pPr>
        <w:pStyle w:val="Heading2"/>
        <w:rPr>
          <w:lang w:val="en-US"/>
        </w:rPr>
      </w:pPr>
      <w:r w:rsidRPr="00B5076E">
        <w:rPr>
          <w:lang w:val="en-US"/>
        </w:rPr>
        <w:t>Step 3: Build an Emergency Fund</w:t>
      </w:r>
    </w:p>
    <w:p w14:paraId="69C7FDFB" w14:textId="77777777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When Stripe freezes your account, or a client ghosts on an invoice, you’ll wish you had a buffer.</w:t>
      </w:r>
    </w:p>
    <w:p w14:paraId="75D4FE8F" w14:textId="3FA80579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Start by aiming for $1,000. That alone can help cover a slow month or an unexpected bill. Eventually, stack up enough to cover 3</w:t>
      </w:r>
      <w:r w:rsidR="001842CB">
        <w:rPr>
          <w:lang w:val="en-US"/>
        </w:rPr>
        <w:t>-</w:t>
      </w:r>
      <w:r w:rsidRPr="00B5076E">
        <w:rPr>
          <w:lang w:val="en-US"/>
        </w:rPr>
        <w:t>6 months of core expenses.</w:t>
      </w:r>
    </w:p>
    <w:p w14:paraId="5537958B" w14:textId="6EC084A1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 xml:space="preserve">Keep it separate. Preferably in another bank account. The harder it is to </w:t>
      </w:r>
      <w:r w:rsidR="000C1AC2">
        <w:rPr>
          <w:lang w:val="en-US"/>
        </w:rPr>
        <w:t>“</w:t>
      </w:r>
      <w:r w:rsidRPr="00B5076E">
        <w:rPr>
          <w:lang w:val="en-US"/>
        </w:rPr>
        <w:t>accidentally dip into,” the better.</w:t>
      </w:r>
    </w:p>
    <w:p w14:paraId="129E0A1E" w14:textId="5DF90515" w:rsidR="00B5076E" w:rsidRPr="00EC79B2" w:rsidRDefault="00B5076E" w:rsidP="00B5076E">
      <w:pPr>
        <w:rPr>
          <w:i/>
          <w:iCs/>
          <w:lang w:val="en-US"/>
        </w:rPr>
      </w:pPr>
      <w:r w:rsidRPr="00B5076E">
        <w:rPr>
          <w:lang w:val="en-US"/>
        </w:rPr>
        <w:t>An emergency fund won’t make you rich, but it will keep you in the game when things get shaky.</w:t>
      </w:r>
      <w:r w:rsidR="001842CB">
        <w:rPr>
          <w:lang w:val="en-US"/>
        </w:rPr>
        <w:t xml:space="preserve"> </w:t>
      </w:r>
      <w:r w:rsidR="00EC79B2" w:rsidRPr="00EC79B2">
        <w:rPr>
          <w:i/>
          <w:iCs/>
        </w:rPr>
        <w:t>You’ll also avoid the stress and paranoia of wondering how to make rent next month</w:t>
      </w:r>
    </w:p>
    <w:p w14:paraId="1CBCB266" w14:textId="77777777" w:rsidR="001842CB" w:rsidRPr="00B5076E" w:rsidRDefault="001842CB" w:rsidP="00B5076E">
      <w:pPr>
        <w:rPr>
          <w:lang w:val="en-US"/>
        </w:rPr>
      </w:pPr>
    </w:p>
    <w:p w14:paraId="53F6CD41" w14:textId="77777777" w:rsidR="00B5076E" w:rsidRPr="00B5076E" w:rsidRDefault="00B5076E" w:rsidP="001842CB">
      <w:pPr>
        <w:pStyle w:val="Heading2"/>
        <w:rPr>
          <w:lang w:val="en-US"/>
        </w:rPr>
      </w:pPr>
      <w:r w:rsidRPr="00B5076E">
        <w:rPr>
          <w:lang w:val="en-US"/>
        </w:rPr>
        <w:t>Step 4: Spend When You’re Building, Not Just Planning</w:t>
      </w:r>
    </w:p>
    <w:p w14:paraId="3E2D24D5" w14:textId="4AF1A06E" w:rsidR="00B5076E" w:rsidRPr="00B5076E" w:rsidRDefault="001842CB" w:rsidP="00B5076E">
      <w:pPr>
        <w:rPr>
          <w:lang w:val="en-US"/>
        </w:rPr>
      </w:pPr>
      <w:r>
        <w:rPr>
          <w:lang w:val="en-US"/>
        </w:rPr>
        <w:t>This is a very common mistake that newbie (and even intermediate) marketers make.</w:t>
      </w:r>
    </w:p>
    <w:p w14:paraId="45697EA1" w14:textId="675D9C6D" w:rsidR="00B5076E" w:rsidRDefault="001842CB" w:rsidP="00723E6A">
      <w:r>
        <w:rPr>
          <w:lang w:val="en-US"/>
        </w:rPr>
        <w:t xml:space="preserve">They spend on domains, </w:t>
      </w:r>
      <w:r w:rsidR="00B5076E" w:rsidRPr="00B5076E">
        <w:rPr>
          <w:lang w:val="en-US"/>
        </w:rPr>
        <w:t xml:space="preserve">tools and software for future projects </w:t>
      </w:r>
      <w:r>
        <w:rPr>
          <w:lang w:val="en-US"/>
        </w:rPr>
        <w:t>they</w:t>
      </w:r>
      <w:r w:rsidR="00B5076E" w:rsidRPr="00B5076E">
        <w:rPr>
          <w:lang w:val="en-US"/>
        </w:rPr>
        <w:t xml:space="preserve"> haven’t started </w:t>
      </w:r>
      <w:r>
        <w:rPr>
          <w:lang w:val="en-US"/>
        </w:rPr>
        <w:t xml:space="preserve">on </w:t>
      </w:r>
      <w:r w:rsidR="00B5076E" w:rsidRPr="00B5076E">
        <w:rPr>
          <w:lang w:val="en-US"/>
        </w:rPr>
        <w:t>yet</w:t>
      </w:r>
      <w:r>
        <w:rPr>
          <w:lang w:val="en-US"/>
        </w:rPr>
        <w:t xml:space="preserve">. </w:t>
      </w:r>
      <w:r w:rsidR="00BC71AB" w:rsidRPr="00BC71AB">
        <w:t>Buying tools for future projects is a sneaky way to kill momentum and drain your budget.</w:t>
      </w:r>
    </w:p>
    <w:p w14:paraId="63982A99" w14:textId="77777777" w:rsidR="00FC0E1C" w:rsidRPr="008A511E" w:rsidRDefault="00FC0E1C" w:rsidP="00FC0E1C">
      <w:pPr>
        <w:rPr>
          <w:b/>
          <w:bCs/>
        </w:rPr>
      </w:pPr>
      <w:r w:rsidRPr="008A511E">
        <w:rPr>
          <w:b/>
          <w:bCs/>
        </w:rPr>
        <w:t>Before you buy anything, ask yourself three things:</w:t>
      </w:r>
    </w:p>
    <w:p w14:paraId="5FA71123" w14:textId="77777777" w:rsidR="00FC0E1C" w:rsidRPr="008A511E" w:rsidRDefault="00FC0E1C" w:rsidP="00FC0E1C">
      <w:pPr>
        <w:pStyle w:val="ListParagraph"/>
        <w:numPr>
          <w:ilvl w:val="0"/>
          <w:numId w:val="11"/>
        </w:numPr>
      </w:pPr>
      <w:r w:rsidRPr="008A511E">
        <w:t>Are you working on a project right now that requires this?</w:t>
      </w:r>
    </w:p>
    <w:p w14:paraId="27495896" w14:textId="77777777" w:rsidR="00FC0E1C" w:rsidRPr="008A511E" w:rsidRDefault="00FC0E1C" w:rsidP="00FC0E1C">
      <w:pPr>
        <w:pStyle w:val="ListParagraph"/>
        <w:numPr>
          <w:ilvl w:val="0"/>
          <w:numId w:val="11"/>
        </w:numPr>
      </w:pPr>
      <w:r w:rsidRPr="008A511E">
        <w:t>Will this help you earn or save money in the next 30 to 60 days?</w:t>
      </w:r>
    </w:p>
    <w:p w14:paraId="43D84969" w14:textId="77777777" w:rsidR="00FC0E1C" w:rsidRPr="001842CB" w:rsidRDefault="00FC0E1C" w:rsidP="00FC0E1C">
      <w:pPr>
        <w:pStyle w:val="ListParagraph"/>
        <w:numPr>
          <w:ilvl w:val="0"/>
          <w:numId w:val="10"/>
        </w:numPr>
        <w:rPr>
          <w:lang w:val="en-US"/>
        </w:rPr>
      </w:pPr>
      <w:r>
        <w:rPr>
          <w:lang w:val="en-US"/>
        </w:rPr>
        <w:t>Will this tool help me lower costs?</w:t>
      </w:r>
    </w:p>
    <w:p w14:paraId="31494992" w14:textId="240D70DF" w:rsidR="00FC0E1C" w:rsidRPr="001842CB" w:rsidRDefault="00FC0E1C" w:rsidP="00FC0E1C">
      <w:pPr>
        <w:rPr>
          <w:rFonts w:asciiTheme="minorHAnsi" w:hAnsiTheme="minorHAnsi" w:cstheme="minorHAnsi"/>
          <w:lang w:val="en-US"/>
        </w:rPr>
      </w:pPr>
      <w:r w:rsidRPr="00B5076E">
        <w:rPr>
          <w:lang w:val="en-US"/>
        </w:rPr>
        <w:t xml:space="preserve">If </w:t>
      </w:r>
      <w:r>
        <w:rPr>
          <w:lang w:val="en-US"/>
        </w:rPr>
        <w:t>the answer to all three is no</w:t>
      </w:r>
      <w:r w:rsidRPr="00B5076E">
        <w:rPr>
          <w:lang w:val="en-US"/>
        </w:rPr>
        <w:t>, cancel it or find a cheaper option</w:t>
      </w:r>
      <w:r>
        <w:rPr>
          <w:lang w:val="en-US"/>
        </w:rPr>
        <w:t>.</w:t>
      </w:r>
    </w:p>
    <w:p w14:paraId="34729F0D" w14:textId="77777777" w:rsidR="001842CB" w:rsidRDefault="001842CB" w:rsidP="00B5076E">
      <w:pPr>
        <w:rPr>
          <w:lang w:val="en-US"/>
        </w:rPr>
      </w:pPr>
    </w:p>
    <w:p w14:paraId="189712DB" w14:textId="532E5B55" w:rsidR="00B5076E" w:rsidRPr="00B5076E" w:rsidRDefault="00B5076E" w:rsidP="001842CB">
      <w:pPr>
        <w:pStyle w:val="Heading2"/>
        <w:rPr>
          <w:lang w:val="en-US"/>
        </w:rPr>
      </w:pPr>
      <w:r w:rsidRPr="00B5076E">
        <w:rPr>
          <w:lang w:val="en-US"/>
        </w:rPr>
        <w:t>Step 5: Kill Shiny Object Syndrome</w:t>
      </w:r>
    </w:p>
    <w:p w14:paraId="0D3BCC5C" w14:textId="0F378DE8" w:rsidR="001842CB" w:rsidRDefault="00B5076E" w:rsidP="00B5076E">
      <w:pPr>
        <w:rPr>
          <w:lang w:val="en-US"/>
        </w:rPr>
      </w:pPr>
      <w:r w:rsidRPr="00B5076E">
        <w:rPr>
          <w:lang w:val="en-US"/>
        </w:rPr>
        <w:t>Every marketer has done it. You see a flashy new course, a limited-time S</w:t>
      </w:r>
      <w:r w:rsidR="00C91053">
        <w:rPr>
          <w:lang w:val="en-US"/>
        </w:rPr>
        <w:t>AA</w:t>
      </w:r>
      <w:r w:rsidRPr="00B5076E">
        <w:rPr>
          <w:lang w:val="en-US"/>
        </w:rPr>
        <w:t>S deal, or a guru promising the secret to passive income</w:t>
      </w:r>
      <w:r w:rsidR="00C91053">
        <w:rPr>
          <w:lang w:val="en-US"/>
        </w:rPr>
        <w:t>… and you whip out your wallet.</w:t>
      </w:r>
    </w:p>
    <w:p w14:paraId="04D194B1" w14:textId="4FBE4156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 xml:space="preserve">Suddenly, you’ve spent $297 on something you’ll never </w:t>
      </w:r>
      <w:r w:rsidR="000C1AC2">
        <w:rPr>
          <w:lang w:val="en-US"/>
        </w:rPr>
        <w:t>use</w:t>
      </w:r>
      <w:r w:rsidRPr="00B5076E">
        <w:rPr>
          <w:lang w:val="en-US"/>
        </w:rPr>
        <w:t>.</w:t>
      </w:r>
    </w:p>
    <w:p w14:paraId="38195F54" w14:textId="77777777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The solution isn’t willpower. It’s systems.</w:t>
      </w:r>
    </w:p>
    <w:p w14:paraId="175AED86" w14:textId="34095E6B" w:rsidR="00B5076E" w:rsidRDefault="000C1AC2" w:rsidP="00B5076E">
      <w:pPr>
        <w:rPr>
          <w:lang w:val="en-US"/>
        </w:rPr>
      </w:pPr>
      <w:r>
        <w:rPr>
          <w:lang w:val="en-US"/>
        </w:rPr>
        <w:t>Y</w:t>
      </w:r>
      <w:r w:rsidR="001842CB">
        <w:rPr>
          <w:lang w:val="en-US"/>
        </w:rPr>
        <w:t>ou should c</w:t>
      </w:r>
      <w:r w:rsidR="00B5076E" w:rsidRPr="00B5076E">
        <w:rPr>
          <w:lang w:val="en-US"/>
        </w:rPr>
        <w:t xml:space="preserve">reate a </w:t>
      </w:r>
      <w:r>
        <w:rPr>
          <w:lang w:val="en-US"/>
        </w:rPr>
        <w:t>“</w:t>
      </w:r>
      <w:r w:rsidR="00B5076E" w:rsidRPr="00B5076E">
        <w:rPr>
          <w:lang w:val="en-US"/>
        </w:rPr>
        <w:t>wishlist” instead of buying on impulse. Check it weekly. If you still want it a month later and you’ll actually use it, go for it.</w:t>
      </w:r>
    </w:p>
    <w:p w14:paraId="350630CE" w14:textId="77777777" w:rsidR="008F5995" w:rsidRDefault="008F5995" w:rsidP="00B5076E">
      <w:pPr>
        <w:rPr>
          <w:lang w:val="en-US"/>
        </w:rPr>
      </w:pPr>
    </w:p>
    <w:p w14:paraId="7BE63808" w14:textId="52A95893" w:rsidR="008F5995" w:rsidRDefault="008F5995" w:rsidP="008F5995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5B7F2A4" wp14:editId="29430B9C">
            <wp:extent cx="3043211" cy="2028695"/>
            <wp:effectExtent l="76200" t="38100" r="81280" b="105410"/>
            <wp:docPr id="86105988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059880" name="Picture 86105988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733" cy="20523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1A645C4" w14:textId="77777777" w:rsidR="008F5995" w:rsidRPr="00B5076E" w:rsidRDefault="008F5995" w:rsidP="00B5076E">
      <w:pPr>
        <w:rPr>
          <w:lang w:val="en-US"/>
        </w:rPr>
      </w:pPr>
    </w:p>
    <w:p w14:paraId="42A79B8C" w14:textId="01380EBF" w:rsidR="00723E6A" w:rsidRDefault="00723E6A" w:rsidP="00B5076E">
      <w:pPr>
        <w:rPr>
          <w:i/>
          <w:iCs/>
        </w:rPr>
      </w:pPr>
      <w:r w:rsidRPr="00723E6A">
        <w:rPr>
          <w:i/>
          <w:iCs/>
        </w:rPr>
        <w:t>The key to online success isn’t collecting tools</w:t>
      </w:r>
      <w:r>
        <w:rPr>
          <w:i/>
          <w:iCs/>
        </w:rPr>
        <w:t xml:space="preserve"> - </w:t>
      </w:r>
      <w:r w:rsidRPr="00723E6A">
        <w:rPr>
          <w:i/>
          <w:iCs/>
        </w:rPr>
        <w:t>it’s implementing what you already have.</w:t>
      </w:r>
    </w:p>
    <w:p w14:paraId="1F787CA7" w14:textId="1D8E3CCA" w:rsidR="00B5076E" w:rsidRPr="0077170D" w:rsidRDefault="001842CB" w:rsidP="00B5076E">
      <w:pPr>
        <w:rPr>
          <w:lang w:val="en-US"/>
        </w:rPr>
      </w:pPr>
      <w:r>
        <w:rPr>
          <w:lang w:val="en-US"/>
        </w:rPr>
        <w:lastRenderedPageBreak/>
        <w:t xml:space="preserve">Always remember, </w:t>
      </w:r>
      <w:r w:rsidRPr="001842CB">
        <w:rPr>
          <w:b/>
          <w:bCs/>
          <w:lang w:val="en-US"/>
        </w:rPr>
        <w:t xml:space="preserve">you </w:t>
      </w:r>
      <w:r>
        <w:rPr>
          <w:b/>
          <w:bCs/>
          <w:lang w:val="en-US"/>
        </w:rPr>
        <w:t xml:space="preserve">only </w:t>
      </w:r>
      <w:r w:rsidRPr="001842CB">
        <w:rPr>
          <w:b/>
          <w:bCs/>
          <w:lang w:val="en-US"/>
        </w:rPr>
        <w:t>make money when you sell</w:t>
      </w:r>
      <w:r w:rsidR="0077170D">
        <w:rPr>
          <w:b/>
          <w:bCs/>
          <w:lang w:val="en-US"/>
        </w:rPr>
        <w:t>…</w:t>
      </w:r>
      <w:r w:rsidRPr="001842CB">
        <w:rPr>
          <w:b/>
          <w:bCs/>
          <w:lang w:val="en-US"/>
        </w:rPr>
        <w:t xml:space="preserve"> </w:t>
      </w:r>
      <w:r w:rsidRPr="0077170D">
        <w:rPr>
          <w:lang w:val="en-US"/>
        </w:rPr>
        <w:t>not when you buy unnecessary courses and tools.</w:t>
      </w:r>
    </w:p>
    <w:p w14:paraId="69105147" w14:textId="77777777" w:rsidR="001842CB" w:rsidRPr="00B5076E" w:rsidRDefault="001842CB" w:rsidP="00B5076E">
      <w:pPr>
        <w:rPr>
          <w:lang w:val="en-US"/>
        </w:rPr>
      </w:pPr>
    </w:p>
    <w:p w14:paraId="6C52CF48" w14:textId="77777777" w:rsidR="00B5076E" w:rsidRPr="001842CB" w:rsidRDefault="00B5076E" w:rsidP="001842CB">
      <w:pPr>
        <w:pStyle w:val="Heading2"/>
        <w:rPr>
          <w:i/>
          <w:iCs/>
          <w:lang w:val="en-US"/>
        </w:rPr>
      </w:pPr>
      <w:r w:rsidRPr="00B5076E">
        <w:rPr>
          <w:lang w:val="en-US"/>
        </w:rPr>
        <w:t>Step 6: Cut Costs Without Stalling Your Business</w:t>
      </w:r>
    </w:p>
    <w:p w14:paraId="3FE6FB56" w14:textId="6BBC8437" w:rsidR="00B5076E" w:rsidRPr="00B5076E" w:rsidRDefault="001842CB" w:rsidP="00B5076E">
      <w:pPr>
        <w:rPr>
          <w:lang w:val="en-US"/>
        </w:rPr>
      </w:pPr>
      <w:r>
        <w:rPr>
          <w:lang w:val="en-US"/>
        </w:rPr>
        <w:t>It’s important to understand that running a lean business is all about focus and not about being a cheapskate.</w:t>
      </w:r>
    </w:p>
    <w:p w14:paraId="3D753B10" w14:textId="1B3DA51F" w:rsidR="00B5076E" w:rsidRPr="00B5076E" w:rsidRDefault="001842CB" w:rsidP="00B5076E">
      <w:pPr>
        <w:rPr>
          <w:lang w:val="en-US"/>
        </w:rPr>
      </w:pPr>
      <w:r>
        <w:rPr>
          <w:lang w:val="en-US"/>
        </w:rPr>
        <w:t xml:space="preserve">By trimming the unnecessary costs, you’ll be increasing your </w:t>
      </w:r>
      <w:r w:rsidR="008A511E">
        <w:rPr>
          <w:lang w:val="en-US"/>
        </w:rPr>
        <w:t>bottom</w:t>
      </w:r>
      <w:r w:rsidR="00492B09">
        <w:rPr>
          <w:lang w:val="en-US"/>
        </w:rPr>
        <w:t xml:space="preserve"> </w:t>
      </w:r>
      <w:r w:rsidR="008A511E">
        <w:rPr>
          <w:lang w:val="en-US"/>
        </w:rPr>
        <w:t>line</w:t>
      </w:r>
      <w:r>
        <w:rPr>
          <w:lang w:val="en-US"/>
        </w:rPr>
        <w:t>.</w:t>
      </w:r>
    </w:p>
    <w:p w14:paraId="3B3C2F10" w14:textId="77777777" w:rsidR="008A511E" w:rsidRDefault="008A511E" w:rsidP="008A511E">
      <w:pPr>
        <w:rPr>
          <w:lang w:val="en-US"/>
        </w:rPr>
      </w:pPr>
      <w:r>
        <w:rPr>
          <w:lang w:val="en-US"/>
        </w:rPr>
        <w:t xml:space="preserve">If you’re a beginner who’s starting out, it’ll be more cost-effective to use an all-in-one platform like </w:t>
      </w:r>
      <w:r w:rsidRPr="008A511E">
        <w:rPr>
          <w:color w:val="2E74B5" w:themeColor="accent5" w:themeShade="BF"/>
          <w:lang w:val="en-US"/>
        </w:rPr>
        <w:t>Systeme.io</w:t>
      </w:r>
      <w:r>
        <w:rPr>
          <w:lang w:val="en-US"/>
        </w:rPr>
        <w:t>.</w:t>
      </w:r>
    </w:p>
    <w:p w14:paraId="0EE6441E" w14:textId="0683D4E7" w:rsidR="008A511E" w:rsidRDefault="008A511E" w:rsidP="008A511E">
      <w:pPr>
        <w:rPr>
          <w:lang w:val="en-US"/>
        </w:rPr>
      </w:pPr>
      <w:r>
        <w:rPr>
          <w:lang w:val="en-US"/>
        </w:rPr>
        <w:t>With one low</w:t>
      </w:r>
      <w:r w:rsidR="00492B09">
        <w:rPr>
          <w:lang w:val="en-US"/>
        </w:rPr>
        <w:t>,</w:t>
      </w:r>
      <w:r>
        <w:rPr>
          <w:lang w:val="en-US"/>
        </w:rPr>
        <w:t xml:space="preserve"> flat (monthly) fee, you’ll have access to most of the tools you’ll need to run an online business.</w:t>
      </w:r>
    </w:p>
    <w:p w14:paraId="55C90872" w14:textId="77777777" w:rsidR="000E017F" w:rsidRDefault="000E017F" w:rsidP="00B5076E">
      <w:pPr>
        <w:rPr>
          <w:b/>
          <w:bCs/>
        </w:rPr>
      </w:pPr>
    </w:p>
    <w:p w14:paraId="4946A484" w14:textId="63EB98E6" w:rsidR="000E017F" w:rsidRDefault="00432F65" w:rsidP="00432F65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055AA49" wp14:editId="6B6A435F">
            <wp:extent cx="3553692" cy="2798543"/>
            <wp:effectExtent l="0" t="0" r="0" b="0"/>
            <wp:docPr id="16117570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757012" name="Picture 16117570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0352" cy="2819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E3967" w14:textId="77777777" w:rsidR="000E017F" w:rsidRDefault="000E017F" w:rsidP="00B5076E">
      <w:pPr>
        <w:rPr>
          <w:b/>
          <w:bCs/>
        </w:rPr>
      </w:pPr>
    </w:p>
    <w:p w14:paraId="570A1F32" w14:textId="1C55F394" w:rsidR="008A511E" w:rsidRPr="008A511E" w:rsidRDefault="008A511E" w:rsidP="00B5076E">
      <w:pPr>
        <w:rPr>
          <w:b/>
          <w:bCs/>
          <w:lang w:val="en-US"/>
        </w:rPr>
      </w:pPr>
      <w:r w:rsidRPr="008A511E">
        <w:rPr>
          <w:b/>
          <w:bCs/>
        </w:rPr>
        <w:t>Use free or freemium versions of tools until you’ve outgrown them</w:t>
      </w:r>
      <w:r>
        <w:rPr>
          <w:b/>
          <w:bCs/>
        </w:rPr>
        <w:t>:</w:t>
      </w:r>
    </w:p>
    <w:p w14:paraId="55A1357B" w14:textId="7F2F2AF9" w:rsidR="008A511E" w:rsidRPr="008A511E" w:rsidRDefault="008A511E" w:rsidP="008A511E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Marketing tools: Systeme.io</w:t>
      </w:r>
    </w:p>
    <w:p w14:paraId="1B2A9BDD" w14:textId="77777777" w:rsidR="008A511E" w:rsidRPr="008A511E" w:rsidRDefault="00B5076E" w:rsidP="008A511E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Design: Canva</w:t>
      </w:r>
    </w:p>
    <w:p w14:paraId="233D4A2D" w14:textId="77777777" w:rsidR="008A511E" w:rsidRPr="008A511E" w:rsidRDefault="00B5076E" w:rsidP="008A511E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Docs: Google Drive</w:t>
      </w:r>
    </w:p>
    <w:p w14:paraId="00E37121" w14:textId="77777777" w:rsidR="008A511E" w:rsidRPr="008A511E" w:rsidRDefault="00B5076E" w:rsidP="008A511E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Organization: Notion</w:t>
      </w:r>
    </w:p>
    <w:p w14:paraId="68CC5BED" w14:textId="77777777" w:rsidR="008A511E" w:rsidRPr="008A511E" w:rsidRDefault="00B5076E" w:rsidP="008A511E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Payments: Stripe</w:t>
      </w:r>
      <w:r w:rsidR="008A511E" w:rsidRPr="008A511E">
        <w:rPr>
          <w:rFonts w:asciiTheme="minorHAnsi" w:hAnsiTheme="minorHAnsi" w:cstheme="minorHAnsi"/>
          <w:lang w:val="en-US"/>
        </w:rPr>
        <w:t xml:space="preserve">/PayPal </w:t>
      </w:r>
    </w:p>
    <w:p w14:paraId="5F648A9B" w14:textId="39CC1BB5" w:rsidR="00B5076E" w:rsidRDefault="00B5076E" w:rsidP="00B5076E">
      <w:pPr>
        <w:rPr>
          <w:lang w:val="en-US"/>
        </w:rPr>
      </w:pPr>
      <w:r w:rsidRPr="00B5076E">
        <w:rPr>
          <w:lang w:val="en-US"/>
        </w:rPr>
        <w:t>Cutting unnecessary subscriptions saves you hundreds per year</w:t>
      </w:r>
      <w:r w:rsidR="002B5D4B">
        <w:rPr>
          <w:lang w:val="en-US"/>
        </w:rPr>
        <w:t xml:space="preserve"> - </w:t>
      </w:r>
      <w:r w:rsidRPr="00B5076E">
        <w:rPr>
          <w:lang w:val="en-US"/>
        </w:rPr>
        <w:t xml:space="preserve">money </w:t>
      </w:r>
      <w:r w:rsidR="00C91053">
        <w:rPr>
          <w:lang w:val="en-US"/>
        </w:rPr>
        <w:t xml:space="preserve">which </w:t>
      </w:r>
      <w:r w:rsidRPr="00B5076E">
        <w:rPr>
          <w:lang w:val="en-US"/>
        </w:rPr>
        <w:t>you can actually reinvest</w:t>
      </w:r>
      <w:r w:rsidR="00C91053">
        <w:rPr>
          <w:lang w:val="en-US"/>
        </w:rPr>
        <w:t xml:space="preserve"> in your business (or save in your ‘emergency fund’)</w:t>
      </w:r>
      <w:r w:rsidRPr="00B5076E">
        <w:rPr>
          <w:lang w:val="en-US"/>
        </w:rPr>
        <w:t>.</w:t>
      </w:r>
    </w:p>
    <w:p w14:paraId="37B71367" w14:textId="77777777" w:rsidR="008A511E" w:rsidRPr="00B5076E" w:rsidRDefault="008A511E" w:rsidP="00B5076E">
      <w:pPr>
        <w:rPr>
          <w:lang w:val="en-US"/>
        </w:rPr>
      </w:pPr>
    </w:p>
    <w:p w14:paraId="2F264223" w14:textId="77777777" w:rsidR="00B5076E" w:rsidRPr="00B5076E" w:rsidRDefault="00B5076E" w:rsidP="008A511E">
      <w:pPr>
        <w:pStyle w:val="Heading2"/>
        <w:rPr>
          <w:lang w:val="en-US"/>
        </w:rPr>
      </w:pPr>
      <w:r w:rsidRPr="00B5076E">
        <w:rPr>
          <w:lang w:val="en-US"/>
        </w:rPr>
        <w:lastRenderedPageBreak/>
        <w:t>Step 7: Split Your Money Intentionally</w:t>
      </w:r>
    </w:p>
    <w:p w14:paraId="1BA52794" w14:textId="1E3E5033" w:rsidR="008A511E" w:rsidRDefault="00B5076E" w:rsidP="00B5076E">
      <w:pPr>
        <w:rPr>
          <w:lang w:val="en-US"/>
        </w:rPr>
      </w:pPr>
      <w:r w:rsidRPr="00B5076E">
        <w:rPr>
          <w:lang w:val="en-US"/>
        </w:rPr>
        <w:t>It’s easy to treat business income like a jackpot. One good month, and suddenly you're spending like it</w:t>
      </w:r>
      <w:r w:rsidR="00492B09">
        <w:rPr>
          <w:lang w:val="en-US"/>
        </w:rPr>
        <w:t>’</w:t>
      </w:r>
      <w:r w:rsidRPr="00B5076E">
        <w:rPr>
          <w:lang w:val="en-US"/>
        </w:rPr>
        <w:t>s Q4 every day.</w:t>
      </w:r>
    </w:p>
    <w:p w14:paraId="0A9668C4" w14:textId="4DBCDF53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Instead</w:t>
      </w:r>
      <w:r w:rsidR="008A511E">
        <w:rPr>
          <w:lang w:val="en-US"/>
        </w:rPr>
        <w:t xml:space="preserve"> of going haywire when you get a business </w:t>
      </w:r>
      <w:r w:rsidR="00492B09">
        <w:rPr>
          <w:lang w:val="en-US"/>
        </w:rPr>
        <w:t>wind</w:t>
      </w:r>
      <w:r w:rsidR="008A511E">
        <w:rPr>
          <w:lang w:val="en-US"/>
        </w:rPr>
        <w:t>fall</w:t>
      </w:r>
      <w:r w:rsidRPr="00B5076E">
        <w:rPr>
          <w:lang w:val="en-US"/>
        </w:rPr>
        <w:t xml:space="preserve">, </w:t>
      </w:r>
      <w:r w:rsidR="008A511E">
        <w:rPr>
          <w:lang w:val="en-US"/>
        </w:rPr>
        <w:t xml:space="preserve">a wiser option will be to </w:t>
      </w:r>
      <w:r w:rsidRPr="00B5076E">
        <w:rPr>
          <w:lang w:val="en-US"/>
        </w:rPr>
        <w:t>give every dollar a purpose.</w:t>
      </w:r>
    </w:p>
    <w:p w14:paraId="29434AAC" w14:textId="48D183CE" w:rsidR="00B5076E" w:rsidRPr="008A511E" w:rsidRDefault="00B5076E" w:rsidP="00B5076E">
      <w:pPr>
        <w:rPr>
          <w:b/>
          <w:bCs/>
          <w:lang w:val="en-US"/>
        </w:rPr>
      </w:pPr>
      <w:r w:rsidRPr="008A511E">
        <w:rPr>
          <w:b/>
          <w:bCs/>
          <w:lang w:val="en-US"/>
        </w:rPr>
        <w:t xml:space="preserve">Here’s a simple method to </w:t>
      </w:r>
      <w:r w:rsidR="008A511E" w:rsidRPr="008A511E">
        <w:rPr>
          <w:b/>
          <w:bCs/>
          <w:lang w:val="en-US"/>
        </w:rPr>
        <w:t>manage your income</w:t>
      </w:r>
      <w:r w:rsidRPr="008A511E">
        <w:rPr>
          <w:b/>
          <w:bCs/>
          <w:lang w:val="en-US"/>
        </w:rPr>
        <w:t>:</w:t>
      </w:r>
    </w:p>
    <w:p w14:paraId="23B1C5B4" w14:textId="77777777" w:rsidR="008A511E" w:rsidRPr="000C1AC2" w:rsidRDefault="00B5076E" w:rsidP="000C1AC2">
      <w:pPr>
        <w:pStyle w:val="ListParagraph"/>
        <w:numPr>
          <w:ilvl w:val="0"/>
          <w:numId w:val="16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 xml:space="preserve">50% </w:t>
      </w:r>
      <w:r w:rsidR="001842CB" w:rsidRPr="000C1AC2">
        <w:rPr>
          <w:rFonts w:asciiTheme="minorHAnsi" w:hAnsiTheme="minorHAnsi" w:cstheme="minorHAnsi"/>
          <w:lang w:val="en-US"/>
        </w:rPr>
        <w:t>-</w:t>
      </w:r>
      <w:r w:rsidRPr="000C1AC2">
        <w:rPr>
          <w:rFonts w:asciiTheme="minorHAnsi" w:hAnsiTheme="minorHAnsi" w:cstheme="minorHAnsi"/>
          <w:lang w:val="en-US"/>
        </w:rPr>
        <w:t xml:space="preserve"> Reinvest into the business (ads, tools, services</w:t>
      </w:r>
      <w:r w:rsidR="008A511E" w:rsidRPr="000C1AC2">
        <w:rPr>
          <w:rFonts w:asciiTheme="minorHAnsi" w:hAnsiTheme="minorHAnsi" w:cstheme="minorHAnsi"/>
          <w:lang w:val="en-US"/>
        </w:rPr>
        <w:t>, courses</w:t>
      </w:r>
      <w:r w:rsidRPr="000C1AC2">
        <w:rPr>
          <w:rFonts w:asciiTheme="minorHAnsi" w:hAnsiTheme="minorHAnsi" w:cstheme="minorHAnsi"/>
          <w:lang w:val="en-US"/>
        </w:rPr>
        <w:t>)</w:t>
      </w:r>
    </w:p>
    <w:p w14:paraId="7F45035A" w14:textId="77777777" w:rsidR="008A511E" w:rsidRPr="000C1AC2" w:rsidRDefault="00B5076E" w:rsidP="000C1AC2">
      <w:pPr>
        <w:pStyle w:val="ListParagraph"/>
        <w:numPr>
          <w:ilvl w:val="0"/>
          <w:numId w:val="16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 xml:space="preserve">30% </w:t>
      </w:r>
      <w:r w:rsidR="001842CB" w:rsidRPr="000C1AC2">
        <w:rPr>
          <w:rFonts w:asciiTheme="minorHAnsi" w:hAnsiTheme="minorHAnsi" w:cstheme="minorHAnsi"/>
          <w:lang w:val="en-US"/>
        </w:rPr>
        <w:t>-</w:t>
      </w:r>
      <w:r w:rsidRPr="000C1AC2">
        <w:rPr>
          <w:rFonts w:asciiTheme="minorHAnsi" w:hAnsiTheme="minorHAnsi" w:cstheme="minorHAnsi"/>
          <w:lang w:val="en-US"/>
        </w:rPr>
        <w:t xml:space="preserve"> Save (or build your emergency fund)</w:t>
      </w:r>
    </w:p>
    <w:p w14:paraId="7DAD4A39" w14:textId="382F07A4" w:rsidR="00B5076E" w:rsidRPr="000C1AC2" w:rsidRDefault="00B5076E" w:rsidP="000C1AC2">
      <w:pPr>
        <w:pStyle w:val="ListParagraph"/>
        <w:numPr>
          <w:ilvl w:val="0"/>
          <w:numId w:val="16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 xml:space="preserve">20% </w:t>
      </w:r>
      <w:r w:rsidR="001842CB" w:rsidRPr="000C1AC2">
        <w:rPr>
          <w:rFonts w:asciiTheme="minorHAnsi" w:hAnsiTheme="minorHAnsi" w:cstheme="minorHAnsi"/>
          <w:lang w:val="en-US"/>
        </w:rPr>
        <w:t>-</w:t>
      </w:r>
      <w:r w:rsidRPr="000C1AC2">
        <w:rPr>
          <w:rFonts w:asciiTheme="minorHAnsi" w:hAnsiTheme="minorHAnsi" w:cstheme="minorHAnsi"/>
          <w:lang w:val="en-US"/>
        </w:rPr>
        <w:t xml:space="preserve"> Pay yourself</w:t>
      </w:r>
    </w:p>
    <w:p w14:paraId="570F9415" w14:textId="77777777" w:rsidR="006E4A11" w:rsidRDefault="006E4A11" w:rsidP="00B5076E">
      <w:r w:rsidRPr="006E4A11">
        <w:t>This system keeps you grounded and gives your business room to grow</w:t>
      </w:r>
      <w:r>
        <w:t xml:space="preserve"> without suffocating your personal finances.</w:t>
      </w:r>
    </w:p>
    <w:p w14:paraId="7607E5A2" w14:textId="2CD3DE9A" w:rsidR="00B5076E" w:rsidRDefault="00B5076E" w:rsidP="00B5076E">
      <w:pPr>
        <w:rPr>
          <w:lang w:val="en-US"/>
        </w:rPr>
      </w:pPr>
      <w:r w:rsidRPr="00B5076E">
        <w:rPr>
          <w:lang w:val="en-US"/>
        </w:rPr>
        <w:t>If your income fluctuates, base the split on your average monthly revenue from the last three months. This helps keep spending realistic.</w:t>
      </w:r>
    </w:p>
    <w:p w14:paraId="0E83F20A" w14:textId="77777777" w:rsidR="008A511E" w:rsidRPr="00B5076E" w:rsidRDefault="008A511E" w:rsidP="00B5076E">
      <w:pPr>
        <w:rPr>
          <w:lang w:val="en-US"/>
        </w:rPr>
      </w:pPr>
    </w:p>
    <w:p w14:paraId="28017A27" w14:textId="77777777" w:rsidR="00B5076E" w:rsidRPr="00B5076E" w:rsidRDefault="00B5076E" w:rsidP="008A511E">
      <w:pPr>
        <w:pStyle w:val="Heading2"/>
        <w:rPr>
          <w:lang w:val="en-US"/>
        </w:rPr>
      </w:pPr>
      <w:r w:rsidRPr="00B5076E">
        <w:rPr>
          <w:lang w:val="en-US"/>
        </w:rPr>
        <w:t>Step 8: Don’t Quit Your Job Too Early</w:t>
      </w:r>
    </w:p>
    <w:p w14:paraId="5233AD3C" w14:textId="77777777" w:rsidR="008A511E" w:rsidRDefault="008A511E" w:rsidP="008A511E">
      <w:r w:rsidRPr="008A511E">
        <w:t xml:space="preserve">It’s tempting to go full-time as soon as you have one great month. </w:t>
      </w:r>
    </w:p>
    <w:p w14:paraId="5CFD4766" w14:textId="05B37F9F" w:rsidR="008A511E" w:rsidRPr="008A511E" w:rsidRDefault="008A511E" w:rsidP="008A511E">
      <w:r w:rsidRPr="008A511E">
        <w:rPr>
          <w:u w:val="single"/>
        </w:rPr>
        <w:t>But one spike isn’t a trend</w:t>
      </w:r>
      <w:r w:rsidRPr="008A511E">
        <w:t>. Going all in without a safety net turns your business into a source of stress instead of freedom.</w:t>
      </w:r>
    </w:p>
    <w:p w14:paraId="1C3184FB" w14:textId="77777777" w:rsidR="008A511E" w:rsidRPr="008A511E" w:rsidRDefault="008A511E" w:rsidP="008A511E">
      <w:pPr>
        <w:rPr>
          <w:b/>
          <w:bCs/>
          <w:color w:val="C00000"/>
          <w:lang w:val="en-US"/>
        </w:rPr>
      </w:pPr>
      <w:r w:rsidRPr="008A511E">
        <w:rPr>
          <w:b/>
          <w:bCs/>
          <w:color w:val="C00000"/>
          <w:lang w:val="en-US"/>
        </w:rPr>
        <w:t>You’re ready to go full-time when:</w:t>
      </w:r>
    </w:p>
    <w:p w14:paraId="1294D7E4" w14:textId="77777777" w:rsidR="008A511E" w:rsidRPr="008A511E" w:rsidRDefault="008A511E" w:rsidP="008A511E">
      <w:pPr>
        <w:pStyle w:val="ListParagraph"/>
        <w:numPr>
          <w:ilvl w:val="0"/>
          <w:numId w:val="13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Your business consistently brings in 2x your monthly personal expenses</w:t>
      </w:r>
    </w:p>
    <w:p w14:paraId="47C7102D" w14:textId="77777777" w:rsidR="008A511E" w:rsidRPr="008A511E" w:rsidRDefault="008A511E" w:rsidP="008A511E">
      <w:pPr>
        <w:pStyle w:val="ListParagraph"/>
        <w:numPr>
          <w:ilvl w:val="0"/>
          <w:numId w:val="13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You have 3-6 months of expenses saved</w:t>
      </w:r>
    </w:p>
    <w:p w14:paraId="72659DE9" w14:textId="67F1F168" w:rsidR="008A511E" w:rsidRPr="008A511E" w:rsidRDefault="008A511E" w:rsidP="008A511E">
      <w:pPr>
        <w:pStyle w:val="ListParagraph"/>
        <w:numPr>
          <w:ilvl w:val="0"/>
          <w:numId w:val="13"/>
        </w:numPr>
        <w:rPr>
          <w:rFonts w:asciiTheme="minorHAnsi" w:hAnsiTheme="minorHAnsi" w:cstheme="minorHAnsi"/>
          <w:lang w:val="en-US"/>
        </w:rPr>
      </w:pPr>
      <w:r w:rsidRPr="008A511E">
        <w:rPr>
          <w:rFonts w:asciiTheme="minorHAnsi" w:hAnsiTheme="minorHAnsi" w:cstheme="minorHAnsi"/>
          <w:lang w:val="en-US"/>
        </w:rPr>
        <w:t>You’ve got systems that produce predictable income</w:t>
      </w:r>
    </w:p>
    <w:p w14:paraId="53D34C0C" w14:textId="77777777" w:rsidR="00D87528" w:rsidRDefault="008A511E" w:rsidP="008A511E">
      <w:r w:rsidRPr="008A511E">
        <w:t xml:space="preserve">You </w:t>
      </w:r>
      <w:r w:rsidR="00C91053">
        <w:t xml:space="preserve">should be earning online what you’re earning at your day job (or more). </w:t>
      </w:r>
    </w:p>
    <w:p w14:paraId="221898AA" w14:textId="32F647C0" w:rsidR="00D87528" w:rsidRDefault="00D87528" w:rsidP="008A511E">
      <w:r>
        <w:rPr>
          <w:i/>
          <w:iCs/>
        </w:rPr>
        <w:t xml:space="preserve">Like the late motivation speaker, Jim Rohn, used to say, </w:t>
      </w:r>
      <w:r w:rsidRPr="00D87528">
        <w:rPr>
          <w:i/>
          <w:iCs/>
        </w:rPr>
        <w:t>“I'm working full time on my job and part time on my fortune</w:t>
      </w:r>
      <w:r w:rsidRPr="00D87528">
        <w:t>.”</w:t>
      </w:r>
    </w:p>
    <w:p w14:paraId="1A95E903" w14:textId="30A4F965" w:rsidR="008A511E" w:rsidRPr="00AB1D92" w:rsidRDefault="00C91053" w:rsidP="008A511E">
      <w:r>
        <w:t xml:space="preserve">After 6 months of steady income, you’ll be ready to tell your boss to… </w:t>
      </w:r>
      <w:r w:rsidRPr="00AB1D92">
        <w:t>well, you know what to do.</w:t>
      </w:r>
      <w:r w:rsidR="00AB1D92">
        <w:t xml:space="preserve"> </w:t>
      </w:r>
    </w:p>
    <w:p w14:paraId="0418D277" w14:textId="43D7723B" w:rsidR="008A511E" w:rsidRPr="008A511E" w:rsidRDefault="008A511E" w:rsidP="008A511E">
      <w:r w:rsidRPr="00B5076E">
        <w:rPr>
          <w:lang w:val="en-US"/>
        </w:rPr>
        <w:t xml:space="preserve">Until then, use your day job as startup capital. </w:t>
      </w:r>
      <w:r w:rsidRPr="008A511E">
        <w:t>Let it fund your business until your business can fund your life.</w:t>
      </w:r>
    </w:p>
    <w:p w14:paraId="3000DE20" w14:textId="77777777" w:rsidR="008A511E" w:rsidRDefault="008A511E" w:rsidP="00B5076E">
      <w:pPr>
        <w:rPr>
          <w:lang w:val="en-US"/>
        </w:rPr>
      </w:pPr>
    </w:p>
    <w:p w14:paraId="4871DB8F" w14:textId="6AB800BA" w:rsidR="00B5076E" w:rsidRPr="00B5076E" w:rsidRDefault="00B5076E" w:rsidP="008A511E">
      <w:pPr>
        <w:pStyle w:val="Heading2"/>
        <w:rPr>
          <w:lang w:val="en-US"/>
        </w:rPr>
      </w:pPr>
      <w:r w:rsidRPr="00B5076E">
        <w:rPr>
          <w:lang w:val="en-US"/>
        </w:rPr>
        <w:t>Step 9: Build Habits That Actually Stick</w:t>
      </w:r>
    </w:p>
    <w:p w14:paraId="25B195D5" w14:textId="6F603B02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Managing your money is</w:t>
      </w:r>
      <w:r w:rsidR="008A511E">
        <w:rPr>
          <w:lang w:val="en-US"/>
        </w:rPr>
        <w:t xml:space="preserve"> more about rhythm than perfection.</w:t>
      </w:r>
    </w:p>
    <w:p w14:paraId="28CDD6A2" w14:textId="77777777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Check in weekly. Review expenses. Look at income. Adjust as needed.</w:t>
      </w:r>
    </w:p>
    <w:p w14:paraId="25079D96" w14:textId="77777777" w:rsidR="00B5076E" w:rsidRPr="000C1AC2" w:rsidRDefault="00B5076E" w:rsidP="00B5076E">
      <w:pPr>
        <w:rPr>
          <w:b/>
          <w:bCs/>
          <w:lang w:val="en-US"/>
        </w:rPr>
      </w:pPr>
      <w:r w:rsidRPr="000C1AC2">
        <w:rPr>
          <w:b/>
          <w:bCs/>
          <w:lang w:val="en-US"/>
        </w:rPr>
        <w:t>Each month, run a quick report:</w:t>
      </w:r>
    </w:p>
    <w:p w14:paraId="2435327B" w14:textId="77777777" w:rsidR="000C1AC2" w:rsidRPr="000C1AC2" w:rsidRDefault="00B5076E" w:rsidP="000C1AC2">
      <w:pPr>
        <w:pStyle w:val="ListParagraph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lastRenderedPageBreak/>
        <w:t>What did I make?</w:t>
      </w:r>
    </w:p>
    <w:p w14:paraId="02925F45" w14:textId="77777777" w:rsidR="000C1AC2" w:rsidRPr="000C1AC2" w:rsidRDefault="00B5076E" w:rsidP="000C1AC2">
      <w:pPr>
        <w:pStyle w:val="ListParagraph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>What did I spend?</w:t>
      </w:r>
    </w:p>
    <w:p w14:paraId="202B5A9A" w14:textId="0F106228" w:rsidR="00B5076E" w:rsidRPr="000C1AC2" w:rsidRDefault="00B5076E" w:rsidP="000C1AC2">
      <w:pPr>
        <w:pStyle w:val="ListParagraph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>What’s worth repeating?</w:t>
      </w:r>
    </w:p>
    <w:p w14:paraId="50FE0259" w14:textId="2485D6D8" w:rsidR="000C1AC2" w:rsidRPr="000C1AC2" w:rsidRDefault="000C1AC2" w:rsidP="000C1AC2">
      <w:pPr>
        <w:pStyle w:val="ListParagraph"/>
        <w:numPr>
          <w:ilvl w:val="0"/>
          <w:numId w:val="15"/>
        </w:numPr>
        <w:rPr>
          <w:rFonts w:asciiTheme="minorHAnsi" w:hAnsiTheme="minorHAnsi" w:cstheme="minorHAnsi"/>
          <w:lang w:val="en-US"/>
        </w:rPr>
      </w:pPr>
      <w:r w:rsidRPr="000C1AC2">
        <w:rPr>
          <w:rFonts w:asciiTheme="minorHAnsi" w:hAnsiTheme="minorHAnsi" w:cstheme="minorHAnsi"/>
          <w:lang w:val="en-US"/>
        </w:rPr>
        <w:t>What needs to be changed?</w:t>
      </w:r>
    </w:p>
    <w:p w14:paraId="56369540" w14:textId="4693C85F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Set goals based on your numbers. Not vanity metrics. Not likes. Real goals like increasing profit margin or cutting tool costs by 20%.</w:t>
      </w:r>
    </w:p>
    <w:p w14:paraId="0708965D" w14:textId="77777777" w:rsidR="00B5076E" w:rsidRDefault="00B5076E" w:rsidP="00B5076E">
      <w:pPr>
        <w:rPr>
          <w:lang w:val="en-US"/>
        </w:rPr>
      </w:pPr>
      <w:r w:rsidRPr="00B5076E">
        <w:rPr>
          <w:lang w:val="en-US"/>
        </w:rPr>
        <w:t>Good habits beat good intentions. Every time.</w:t>
      </w:r>
    </w:p>
    <w:p w14:paraId="35CE5567" w14:textId="77777777" w:rsidR="000C1AC2" w:rsidRDefault="000C1AC2" w:rsidP="00B5076E">
      <w:pPr>
        <w:rPr>
          <w:lang w:val="en-US"/>
        </w:rPr>
      </w:pPr>
    </w:p>
    <w:p w14:paraId="4C3E5C92" w14:textId="77777777" w:rsidR="000C1AC2" w:rsidRDefault="000C1AC2" w:rsidP="000C1AC2">
      <w:pPr>
        <w:pStyle w:val="Heading2"/>
        <w:rPr>
          <w:lang w:val="en-US"/>
        </w:rPr>
      </w:pPr>
      <w:r>
        <w:rPr>
          <w:lang w:val="en-US"/>
        </w:rPr>
        <w:t>In conclusion…</w:t>
      </w:r>
    </w:p>
    <w:p w14:paraId="0F403E1D" w14:textId="126DD82F" w:rsidR="000C1AC2" w:rsidRDefault="000C1AC2" w:rsidP="00B5076E">
      <w:pPr>
        <w:rPr>
          <w:lang w:val="en-US"/>
        </w:rPr>
      </w:pPr>
      <w:r>
        <w:rPr>
          <w:lang w:val="en-US"/>
        </w:rPr>
        <w:t>Steer clear of the common mistakes that marketers make when it comes to money. It’s imperative to understand that revenue is flash, but profit is real freedom</w:t>
      </w:r>
      <w:r w:rsidR="00492B09">
        <w:rPr>
          <w:lang w:val="en-US"/>
        </w:rPr>
        <w:t>.</w:t>
      </w:r>
    </w:p>
    <w:p w14:paraId="171C6D2F" w14:textId="77777777" w:rsidR="000C1AC2" w:rsidRDefault="000C1AC2" w:rsidP="00B5076E">
      <w:pPr>
        <w:rPr>
          <w:lang w:val="en-US"/>
        </w:rPr>
      </w:pPr>
      <w:r>
        <w:rPr>
          <w:lang w:val="en-US"/>
        </w:rPr>
        <w:t>Also, it doesn’t matter how much you make. What matters is how much you keep.</w:t>
      </w:r>
    </w:p>
    <w:p w14:paraId="3C228390" w14:textId="435A1A27" w:rsidR="000C1AC2" w:rsidRDefault="000C1AC2" w:rsidP="00B5076E">
      <w:pPr>
        <w:rPr>
          <w:lang w:val="en-US"/>
        </w:rPr>
      </w:pPr>
      <w:r>
        <w:rPr>
          <w:lang w:val="en-US"/>
        </w:rPr>
        <w:t>If your business generates $10K in profit a month, but your expenses and costs total $8K</w:t>
      </w:r>
      <w:r w:rsidR="00492B09">
        <w:rPr>
          <w:lang w:val="en-US"/>
        </w:rPr>
        <w:t xml:space="preserve">, </w:t>
      </w:r>
      <w:r>
        <w:rPr>
          <w:lang w:val="en-US"/>
        </w:rPr>
        <w:t>then what you have is a $2K business.</w:t>
      </w:r>
    </w:p>
    <w:p w14:paraId="646CE9C1" w14:textId="0CDC41A8" w:rsidR="00B5076E" w:rsidRPr="000C1AC2" w:rsidRDefault="00B5076E" w:rsidP="00B5076E">
      <w:pPr>
        <w:rPr>
          <w:i/>
          <w:iCs/>
          <w:lang w:val="en-US"/>
        </w:rPr>
      </w:pPr>
      <w:r w:rsidRPr="00B5076E">
        <w:rPr>
          <w:lang w:val="en-US"/>
        </w:rPr>
        <w:t>It’s tempting to chase revenue</w:t>
      </w:r>
      <w:r w:rsidR="000C1AC2">
        <w:rPr>
          <w:lang w:val="en-US"/>
        </w:rPr>
        <w:t xml:space="preserve"> out of vanity</w:t>
      </w:r>
      <w:r w:rsidRPr="00B5076E">
        <w:rPr>
          <w:lang w:val="en-US"/>
        </w:rPr>
        <w:t xml:space="preserve">. </w:t>
      </w:r>
      <w:r w:rsidRPr="000C1AC2">
        <w:rPr>
          <w:i/>
          <w:iCs/>
          <w:lang w:val="en-US"/>
        </w:rPr>
        <w:t>But if there’s nothing left over at the end of the month, what are you really building?</w:t>
      </w:r>
    </w:p>
    <w:p w14:paraId="4987D1BF" w14:textId="3E4F61CC" w:rsidR="00B5076E" w:rsidRPr="00B5076E" w:rsidRDefault="00B5076E" w:rsidP="00B5076E">
      <w:pPr>
        <w:rPr>
          <w:lang w:val="en-US"/>
        </w:rPr>
      </w:pPr>
      <w:r w:rsidRPr="00B5076E">
        <w:rPr>
          <w:lang w:val="en-US"/>
        </w:rPr>
        <w:t>Profit lets you breathe</w:t>
      </w:r>
      <w:r w:rsidR="000C1AC2">
        <w:rPr>
          <w:lang w:val="en-US"/>
        </w:rPr>
        <w:t xml:space="preserve"> and</w:t>
      </w:r>
      <w:r w:rsidRPr="00B5076E">
        <w:rPr>
          <w:lang w:val="en-US"/>
        </w:rPr>
        <w:t xml:space="preserve"> grow. It gives you leverage, security, and options.</w:t>
      </w:r>
    </w:p>
    <w:p w14:paraId="10F871A7" w14:textId="31763505" w:rsidR="00B5076E" w:rsidRPr="00B5076E" w:rsidRDefault="000757D8" w:rsidP="00B5076E">
      <w:pPr>
        <w:rPr>
          <w:lang w:val="en-US"/>
        </w:rPr>
      </w:pPr>
      <w:r w:rsidRPr="00B5076E">
        <w:rPr>
          <w:lang w:val="en-US"/>
        </w:rPr>
        <w:t>So,</w:t>
      </w:r>
      <w:r w:rsidR="00B5076E" w:rsidRPr="00B5076E">
        <w:rPr>
          <w:lang w:val="en-US"/>
        </w:rPr>
        <w:t xml:space="preserve"> track your money</w:t>
      </w:r>
      <w:r w:rsidR="000C1AC2">
        <w:rPr>
          <w:lang w:val="en-US"/>
        </w:rPr>
        <w:t xml:space="preserve"> and s</w:t>
      </w:r>
      <w:r w:rsidR="00B5076E" w:rsidRPr="00B5076E">
        <w:rPr>
          <w:lang w:val="en-US"/>
        </w:rPr>
        <w:t>pend only when it makes sense. Build margin</w:t>
      </w:r>
      <w:r w:rsidR="000C1AC2">
        <w:rPr>
          <w:lang w:val="en-US"/>
        </w:rPr>
        <w:t xml:space="preserve"> and</w:t>
      </w:r>
      <w:r w:rsidR="00B5076E" w:rsidRPr="00B5076E">
        <w:rPr>
          <w:lang w:val="en-US"/>
        </w:rPr>
        <w:t xml:space="preserve"> resilience. </w:t>
      </w:r>
    </w:p>
    <w:p w14:paraId="5A3B1A50" w14:textId="77777777" w:rsidR="00A42FAF" w:rsidRPr="000757D8" w:rsidRDefault="00B5076E" w:rsidP="00B5076E">
      <w:pPr>
        <w:rPr>
          <w:i/>
          <w:iCs/>
          <w:lang w:val="en-US"/>
        </w:rPr>
      </w:pPr>
      <w:r w:rsidRPr="000757D8">
        <w:rPr>
          <w:i/>
          <w:iCs/>
          <w:lang w:val="en-US"/>
        </w:rPr>
        <w:t xml:space="preserve">The smartest marketers aren’t the ones with the flashiest tools. </w:t>
      </w:r>
    </w:p>
    <w:p w14:paraId="7564D359" w14:textId="286D5D22" w:rsidR="000C1AC2" w:rsidRDefault="00B5076E" w:rsidP="00B5076E">
      <w:pPr>
        <w:rPr>
          <w:lang w:val="en-US"/>
        </w:rPr>
      </w:pPr>
      <w:r w:rsidRPr="00B5076E">
        <w:rPr>
          <w:lang w:val="en-US"/>
        </w:rPr>
        <w:t xml:space="preserve">They’re the ones </w:t>
      </w:r>
      <w:r w:rsidR="000C1AC2">
        <w:rPr>
          <w:lang w:val="en-US"/>
        </w:rPr>
        <w:t xml:space="preserve">who build </w:t>
      </w:r>
      <w:r w:rsidR="000C1AC2" w:rsidRPr="00B5076E">
        <w:rPr>
          <w:lang w:val="en-US"/>
        </w:rPr>
        <w:t>something that lasts</w:t>
      </w:r>
      <w:r w:rsidR="00A42FAF">
        <w:rPr>
          <w:lang w:val="en-US"/>
        </w:rPr>
        <w:t>… a</w:t>
      </w:r>
      <w:r w:rsidR="000C1AC2">
        <w:rPr>
          <w:lang w:val="en-US"/>
        </w:rPr>
        <w:t>nd can actually keep the money they make.</w:t>
      </w:r>
    </w:p>
    <w:p w14:paraId="4877F446" w14:textId="01223ADB" w:rsidR="001E00F9" w:rsidRDefault="000C1AC2" w:rsidP="00B5076E">
      <w:pPr>
        <w:rPr>
          <w:lang w:val="en-US"/>
        </w:rPr>
      </w:pPr>
      <w:r>
        <w:rPr>
          <w:lang w:val="en-US"/>
        </w:rPr>
        <w:t>That’s real winning.</w:t>
      </w:r>
    </w:p>
    <w:p w14:paraId="2974980D" w14:textId="77777777" w:rsidR="000C1AC2" w:rsidRDefault="000C1AC2" w:rsidP="00B5076E">
      <w:pPr>
        <w:rPr>
          <w:lang w:val="en-US"/>
        </w:rPr>
      </w:pPr>
    </w:p>
    <w:p w14:paraId="3CE30CBA" w14:textId="7E36AFEF" w:rsidR="001E00F9" w:rsidRPr="001E00F9" w:rsidRDefault="001E00F9" w:rsidP="001E00F9">
      <w:pPr>
        <w:rPr>
          <w:b/>
          <w:bCs/>
          <w:sz w:val="18"/>
          <w:szCs w:val="18"/>
          <w:lang w:val="en-US"/>
        </w:rPr>
      </w:pPr>
      <w:r w:rsidRPr="001E00F9">
        <w:rPr>
          <w:b/>
          <w:bCs/>
          <w:sz w:val="18"/>
          <w:szCs w:val="18"/>
          <w:lang w:val="en-US"/>
        </w:rPr>
        <w:t>(</w:t>
      </w:r>
      <w:r w:rsidR="009C1FE5">
        <w:rPr>
          <w:b/>
          <w:bCs/>
          <w:sz w:val="18"/>
          <w:szCs w:val="18"/>
          <w:lang w:val="en-US"/>
        </w:rPr>
        <w:t>1,5</w:t>
      </w:r>
      <w:r w:rsidR="00AB1D92">
        <w:rPr>
          <w:b/>
          <w:bCs/>
          <w:sz w:val="18"/>
          <w:szCs w:val="18"/>
          <w:lang w:val="en-US"/>
        </w:rPr>
        <w:t>74</w:t>
      </w:r>
      <w:r w:rsidR="009C1FE5">
        <w:rPr>
          <w:b/>
          <w:bCs/>
          <w:sz w:val="18"/>
          <w:szCs w:val="18"/>
          <w:lang w:val="en-US"/>
        </w:rPr>
        <w:t xml:space="preserve"> </w:t>
      </w:r>
      <w:r w:rsidRPr="001E00F9">
        <w:rPr>
          <w:b/>
          <w:bCs/>
          <w:sz w:val="18"/>
          <w:szCs w:val="18"/>
          <w:lang w:val="en-US"/>
        </w:rPr>
        <w:t>words)</w:t>
      </w:r>
    </w:p>
    <w:sectPr w:rsidR="001E00F9" w:rsidRPr="001E00F9" w:rsidSect="006C6EAD"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A702F6"/>
    <w:multiLevelType w:val="hybridMultilevel"/>
    <w:tmpl w:val="96583A22"/>
    <w:lvl w:ilvl="0" w:tplc="4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FB39E0"/>
    <w:multiLevelType w:val="hybridMultilevel"/>
    <w:tmpl w:val="EF1CAAD2"/>
    <w:lvl w:ilvl="0" w:tplc="4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FC39CD"/>
    <w:multiLevelType w:val="hybridMultilevel"/>
    <w:tmpl w:val="5FA0F09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6F3DE7"/>
    <w:multiLevelType w:val="hybridMultilevel"/>
    <w:tmpl w:val="0E04265E"/>
    <w:lvl w:ilvl="0" w:tplc="4809000F">
      <w:start w:val="1"/>
      <w:numFmt w:val="decimal"/>
      <w:lvlText w:val="%1."/>
      <w:lvlJc w:val="left"/>
      <w:pPr>
        <w:ind w:left="720" w:hanging="360"/>
      </w:p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1E08DE"/>
    <w:multiLevelType w:val="multilevel"/>
    <w:tmpl w:val="B276D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5" w15:restartNumberingAfterBreak="0">
    <w:nsid w:val="23BA53B8"/>
    <w:multiLevelType w:val="hybridMultilevel"/>
    <w:tmpl w:val="EA600A52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705A6C"/>
    <w:multiLevelType w:val="hybridMultilevel"/>
    <w:tmpl w:val="65B0A58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540816"/>
    <w:multiLevelType w:val="hybridMultilevel"/>
    <w:tmpl w:val="A874F64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E62464"/>
    <w:multiLevelType w:val="hybridMultilevel"/>
    <w:tmpl w:val="A78E8C5C"/>
    <w:lvl w:ilvl="0" w:tplc="6262DFC8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D17F9B"/>
    <w:multiLevelType w:val="hybridMultilevel"/>
    <w:tmpl w:val="D9C2897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ACE28A3"/>
    <w:multiLevelType w:val="hybridMultilevel"/>
    <w:tmpl w:val="513270A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781278"/>
    <w:multiLevelType w:val="hybridMultilevel"/>
    <w:tmpl w:val="8C480D40"/>
    <w:lvl w:ilvl="0" w:tplc="4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636BCA"/>
    <w:multiLevelType w:val="hybridMultilevel"/>
    <w:tmpl w:val="D9540A1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8165CC"/>
    <w:multiLevelType w:val="hybridMultilevel"/>
    <w:tmpl w:val="152A555A"/>
    <w:lvl w:ilvl="0" w:tplc="4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8172FF"/>
    <w:multiLevelType w:val="hybridMultilevel"/>
    <w:tmpl w:val="E958518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5314AD"/>
    <w:multiLevelType w:val="hybridMultilevel"/>
    <w:tmpl w:val="E1EA6A0A"/>
    <w:lvl w:ilvl="0" w:tplc="4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7830379">
    <w:abstractNumId w:val="5"/>
  </w:num>
  <w:num w:numId="2" w16cid:durableId="719716659">
    <w:abstractNumId w:val="6"/>
  </w:num>
  <w:num w:numId="3" w16cid:durableId="408965448">
    <w:abstractNumId w:val="12"/>
  </w:num>
  <w:num w:numId="4" w16cid:durableId="2016490729">
    <w:abstractNumId w:val="3"/>
  </w:num>
  <w:num w:numId="5" w16cid:durableId="1107769723">
    <w:abstractNumId w:val="4"/>
  </w:num>
  <w:num w:numId="6" w16cid:durableId="1205672632">
    <w:abstractNumId w:val="8"/>
  </w:num>
  <w:num w:numId="7" w16cid:durableId="1391074040">
    <w:abstractNumId w:val="0"/>
  </w:num>
  <w:num w:numId="8" w16cid:durableId="2083868194">
    <w:abstractNumId w:val="7"/>
  </w:num>
  <w:num w:numId="9" w16cid:durableId="1212887356">
    <w:abstractNumId w:val="2"/>
  </w:num>
  <w:num w:numId="10" w16cid:durableId="1032144716">
    <w:abstractNumId w:val="13"/>
  </w:num>
  <w:num w:numId="11" w16cid:durableId="2054454003">
    <w:abstractNumId w:val="15"/>
  </w:num>
  <w:num w:numId="12" w16cid:durableId="726035065">
    <w:abstractNumId w:val="9"/>
  </w:num>
  <w:num w:numId="13" w16cid:durableId="360865478">
    <w:abstractNumId w:val="1"/>
  </w:num>
  <w:num w:numId="14" w16cid:durableId="208222687">
    <w:abstractNumId w:val="11"/>
  </w:num>
  <w:num w:numId="15" w16cid:durableId="920333352">
    <w:abstractNumId w:val="10"/>
  </w:num>
  <w:num w:numId="16" w16cid:durableId="87277030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182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076E"/>
    <w:rsid w:val="00030461"/>
    <w:rsid w:val="000757D8"/>
    <w:rsid w:val="000B408C"/>
    <w:rsid w:val="000C0932"/>
    <w:rsid w:val="000C1AC2"/>
    <w:rsid w:val="000C28D4"/>
    <w:rsid w:val="000E017F"/>
    <w:rsid w:val="000E5A8D"/>
    <w:rsid w:val="00113ECA"/>
    <w:rsid w:val="001250C4"/>
    <w:rsid w:val="001361B7"/>
    <w:rsid w:val="0017389D"/>
    <w:rsid w:val="00180043"/>
    <w:rsid w:val="001842CB"/>
    <w:rsid w:val="0018786E"/>
    <w:rsid w:val="001B28DC"/>
    <w:rsid w:val="001E00F9"/>
    <w:rsid w:val="001E6F69"/>
    <w:rsid w:val="00216F15"/>
    <w:rsid w:val="0026223C"/>
    <w:rsid w:val="00270446"/>
    <w:rsid w:val="00281FA0"/>
    <w:rsid w:val="002B5D4B"/>
    <w:rsid w:val="002D2933"/>
    <w:rsid w:val="002F2BA7"/>
    <w:rsid w:val="00350EE6"/>
    <w:rsid w:val="00356A83"/>
    <w:rsid w:val="003A4D58"/>
    <w:rsid w:val="003A6A2B"/>
    <w:rsid w:val="003C0DB7"/>
    <w:rsid w:val="003C6E92"/>
    <w:rsid w:val="003C7176"/>
    <w:rsid w:val="00402AA1"/>
    <w:rsid w:val="00423182"/>
    <w:rsid w:val="00432F65"/>
    <w:rsid w:val="00436FE1"/>
    <w:rsid w:val="00440C1D"/>
    <w:rsid w:val="00463C1B"/>
    <w:rsid w:val="004725BC"/>
    <w:rsid w:val="00490F71"/>
    <w:rsid w:val="00492B09"/>
    <w:rsid w:val="004D5D18"/>
    <w:rsid w:val="004E5C35"/>
    <w:rsid w:val="004F42D2"/>
    <w:rsid w:val="0050245F"/>
    <w:rsid w:val="00505A75"/>
    <w:rsid w:val="005C0CC9"/>
    <w:rsid w:val="00626084"/>
    <w:rsid w:val="00633E8E"/>
    <w:rsid w:val="006511FD"/>
    <w:rsid w:val="0066338D"/>
    <w:rsid w:val="006655F4"/>
    <w:rsid w:val="006B663B"/>
    <w:rsid w:val="006C6EAD"/>
    <w:rsid w:val="006D1B4C"/>
    <w:rsid w:val="006E4A11"/>
    <w:rsid w:val="00723E6A"/>
    <w:rsid w:val="00744480"/>
    <w:rsid w:val="00750166"/>
    <w:rsid w:val="007524FA"/>
    <w:rsid w:val="00752860"/>
    <w:rsid w:val="00771530"/>
    <w:rsid w:val="0077170D"/>
    <w:rsid w:val="007A201F"/>
    <w:rsid w:val="007C33CF"/>
    <w:rsid w:val="00807485"/>
    <w:rsid w:val="00815C00"/>
    <w:rsid w:val="008620C1"/>
    <w:rsid w:val="008A511E"/>
    <w:rsid w:val="008F5995"/>
    <w:rsid w:val="00943E1A"/>
    <w:rsid w:val="00984E28"/>
    <w:rsid w:val="00991313"/>
    <w:rsid w:val="00995F04"/>
    <w:rsid w:val="009A4E1B"/>
    <w:rsid w:val="009C1FE5"/>
    <w:rsid w:val="009F5C84"/>
    <w:rsid w:val="00A304F4"/>
    <w:rsid w:val="00A37E99"/>
    <w:rsid w:val="00A42FAF"/>
    <w:rsid w:val="00A52EDC"/>
    <w:rsid w:val="00A97F86"/>
    <w:rsid w:val="00AB1D92"/>
    <w:rsid w:val="00AD4344"/>
    <w:rsid w:val="00AE4197"/>
    <w:rsid w:val="00AE5249"/>
    <w:rsid w:val="00B30996"/>
    <w:rsid w:val="00B46887"/>
    <w:rsid w:val="00B5076E"/>
    <w:rsid w:val="00B741F2"/>
    <w:rsid w:val="00B85B10"/>
    <w:rsid w:val="00B928ED"/>
    <w:rsid w:val="00BC71AB"/>
    <w:rsid w:val="00C17466"/>
    <w:rsid w:val="00C25055"/>
    <w:rsid w:val="00C51DEE"/>
    <w:rsid w:val="00C54647"/>
    <w:rsid w:val="00C67D74"/>
    <w:rsid w:val="00C91053"/>
    <w:rsid w:val="00CF0D0D"/>
    <w:rsid w:val="00D15ACD"/>
    <w:rsid w:val="00D2771E"/>
    <w:rsid w:val="00D3088B"/>
    <w:rsid w:val="00D72BB5"/>
    <w:rsid w:val="00D87528"/>
    <w:rsid w:val="00DC1AD2"/>
    <w:rsid w:val="00DF3BA0"/>
    <w:rsid w:val="00E257A7"/>
    <w:rsid w:val="00E3247D"/>
    <w:rsid w:val="00E679E7"/>
    <w:rsid w:val="00E87798"/>
    <w:rsid w:val="00EA1E43"/>
    <w:rsid w:val="00EB0634"/>
    <w:rsid w:val="00EC79B2"/>
    <w:rsid w:val="00EF5ADE"/>
    <w:rsid w:val="00F1172A"/>
    <w:rsid w:val="00F83218"/>
    <w:rsid w:val="00FC0E1C"/>
    <w:rsid w:val="00FD6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45F9C0"/>
  <w15:chartTrackingRefBased/>
  <w15:docId w15:val="{F19125B9-1A79-445A-888E-8BB80C3ADA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5D4B"/>
    <w:pPr>
      <w:spacing w:before="120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7466"/>
    <w:pPr>
      <w:keepNext/>
      <w:keepLines/>
      <w:spacing w:before="480" w:after="240"/>
      <w:outlineLvl w:val="0"/>
    </w:pPr>
    <w:rPr>
      <w:rFonts w:asciiTheme="minorHAnsi" w:eastAsiaTheme="majorEastAsia" w:hAnsiTheme="minorHAnsi" w:cstheme="majorBidi"/>
      <w:b/>
      <w:color w:val="1F3864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40C1D"/>
    <w:pPr>
      <w:keepNext/>
      <w:keepLines/>
      <w:spacing w:before="160" w:after="120"/>
      <w:outlineLvl w:val="1"/>
    </w:pPr>
    <w:rPr>
      <w:rFonts w:asciiTheme="minorHAnsi" w:eastAsiaTheme="majorEastAsia" w:hAnsiTheme="minorHAnsi" w:cstheme="majorBidi"/>
      <w:b/>
      <w:color w:val="2F5496" w:themeColor="accent1" w:themeShade="BF"/>
      <w:sz w:val="32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aliases w:val="Heading3"/>
    <w:basedOn w:val="Normal"/>
    <w:next w:val="Normal"/>
    <w:link w:val="TitleChar"/>
    <w:uiPriority w:val="10"/>
    <w:qFormat/>
    <w:rsid w:val="00E3247D"/>
    <w:pPr>
      <w:spacing w:before="240" w:after="240" w:line="240" w:lineRule="auto"/>
      <w:contextualSpacing/>
    </w:pPr>
    <w:rPr>
      <w:rFonts w:ascii="Tahoma" w:eastAsiaTheme="majorEastAsia" w:hAnsi="Tahoma" w:cstheme="majorBidi"/>
      <w:b/>
      <w:color w:val="C00000"/>
      <w:spacing w:val="-10"/>
      <w:kern w:val="28"/>
      <w:szCs w:val="56"/>
    </w:rPr>
  </w:style>
  <w:style w:type="character" w:customStyle="1" w:styleId="TitleChar">
    <w:name w:val="Title Char"/>
    <w:aliases w:val="Heading3 Char"/>
    <w:basedOn w:val="DefaultParagraphFont"/>
    <w:link w:val="Title"/>
    <w:uiPriority w:val="10"/>
    <w:rsid w:val="00E3247D"/>
    <w:rPr>
      <w:rFonts w:ascii="Tahoma" w:eastAsiaTheme="majorEastAsia" w:hAnsi="Tahoma" w:cstheme="majorBidi"/>
      <w:b/>
      <w:color w:val="C00000"/>
      <w:spacing w:val="-10"/>
      <w:kern w:val="28"/>
      <w:sz w:val="24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17466"/>
    <w:rPr>
      <w:rFonts w:eastAsiaTheme="majorEastAsia" w:cstheme="majorBidi"/>
      <w:b/>
      <w:color w:val="1F3864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40C1D"/>
    <w:rPr>
      <w:rFonts w:eastAsiaTheme="majorEastAsia" w:cstheme="majorBidi"/>
      <w:b/>
      <w:color w:val="2F5496" w:themeColor="accent1" w:themeShade="BF"/>
      <w:sz w:val="32"/>
      <w:szCs w:val="26"/>
    </w:rPr>
  </w:style>
  <w:style w:type="paragraph" w:styleId="Subtitle">
    <w:name w:val="Subtitle"/>
    <w:aliases w:val="Quote1"/>
    <w:basedOn w:val="Normal"/>
    <w:next w:val="Normal"/>
    <w:link w:val="SubtitleChar"/>
    <w:uiPriority w:val="11"/>
    <w:rsid w:val="006C6EAD"/>
    <w:pPr>
      <w:numPr>
        <w:ilvl w:val="1"/>
      </w:numPr>
      <w:jc w:val="center"/>
    </w:pPr>
    <w:rPr>
      <w:rFonts w:ascii="Georgia" w:eastAsiaTheme="minorEastAsia" w:hAnsi="Georgia"/>
      <w:spacing w:val="15"/>
      <w:sz w:val="16"/>
    </w:rPr>
  </w:style>
  <w:style w:type="character" w:customStyle="1" w:styleId="SubtitleChar">
    <w:name w:val="Subtitle Char"/>
    <w:aliases w:val="Quote1 Char"/>
    <w:basedOn w:val="DefaultParagraphFont"/>
    <w:link w:val="Subtitle"/>
    <w:uiPriority w:val="11"/>
    <w:rsid w:val="006C6EAD"/>
    <w:rPr>
      <w:rFonts w:ascii="Georgia" w:eastAsiaTheme="minorEastAsia" w:hAnsi="Georgia"/>
      <w:spacing w:val="15"/>
      <w:sz w:val="16"/>
    </w:rPr>
  </w:style>
  <w:style w:type="paragraph" w:styleId="NoSpacing">
    <w:name w:val="No Spacing"/>
    <w:aliases w:val="Title1"/>
    <w:uiPriority w:val="1"/>
    <w:qFormat/>
    <w:rsid w:val="00C17466"/>
    <w:pPr>
      <w:spacing w:before="120" w:after="120" w:line="240" w:lineRule="auto"/>
      <w:jc w:val="center"/>
    </w:pPr>
    <w:rPr>
      <w:rFonts w:ascii="Arial" w:hAnsi="Arial"/>
      <w:b/>
      <w:sz w:val="32"/>
    </w:rPr>
  </w:style>
  <w:style w:type="paragraph" w:styleId="ListParagraph">
    <w:name w:val="List Paragraph"/>
    <w:basedOn w:val="Normal"/>
    <w:uiPriority w:val="34"/>
    <w:qFormat/>
    <w:rsid w:val="001250C4"/>
    <w:pPr>
      <w:ind w:left="720"/>
      <w:contextualSpacing/>
    </w:pPr>
  </w:style>
  <w:style w:type="character" w:styleId="SubtleEmphasis">
    <w:name w:val="Subtle Emphasis"/>
    <w:aliases w:val="Quote 1"/>
    <w:basedOn w:val="DefaultParagraphFont"/>
    <w:uiPriority w:val="19"/>
    <w:qFormat/>
    <w:rsid w:val="006C6EAD"/>
    <w:rPr>
      <w:rFonts w:ascii="Georgia" w:hAnsi="Georgia"/>
      <w:i/>
      <w:iCs/>
      <w:color w:val="auto"/>
      <w:sz w:val="18"/>
    </w:rPr>
  </w:style>
  <w:style w:type="paragraph" w:styleId="NormalWeb">
    <w:name w:val="Normal (Web)"/>
    <w:basedOn w:val="Normal"/>
    <w:uiPriority w:val="99"/>
    <w:semiHidden/>
    <w:unhideWhenUsed/>
    <w:rsid w:val="002B5D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SG"/>
    </w:rPr>
  </w:style>
  <w:style w:type="character" w:styleId="Emphasis">
    <w:name w:val="Emphasis"/>
    <w:basedOn w:val="DefaultParagraphFont"/>
    <w:uiPriority w:val="20"/>
    <w:qFormat/>
    <w:rsid w:val="002B5D4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409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56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9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0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0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6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run\OneDrive\Desktop\Templates\Article%20Template\Article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Article Template</Template>
  <TotalTime>84</TotalTime>
  <Pages>7</Pages>
  <Words>1396</Words>
  <Characters>7958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Arun</dc:creator>
  <cp:keywords/>
  <dc:description/>
  <cp:lastModifiedBy>Arun Chandran</cp:lastModifiedBy>
  <cp:revision>30</cp:revision>
  <dcterms:created xsi:type="dcterms:W3CDTF">2025-06-15T09:18:00Z</dcterms:created>
  <dcterms:modified xsi:type="dcterms:W3CDTF">2025-06-16T12:53:00Z</dcterms:modified>
</cp:coreProperties>
</file>